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AF905" w14:textId="77777777" w:rsidR="008F300B" w:rsidRDefault="008F300B" w:rsidP="008F300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1</w:t>
      </w:r>
    </w:p>
    <w:p w14:paraId="16809E98" w14:textId="77777777" w:rsidR="008F300B" w:rsidRPr="00A62B4C" w:rsidRDefault="008F300B" w:rsidP="008F300B">
      <w:pPr>
        <w:rPr>
          <w:rFonts w:ascii="Verdana" w:eastAsia="Verdana" w:hAnsi="Verdana" w:cs="Times New Roman"/>
        </w:rPr>
      </w:pPr>
    </w:p>
    <w:p w14:paraId="5F50E63D" w14:textId="77777777" w:rsidR="008F300B" w:rsidRPr="004906BC" w:rsidRDefault="008F300B" w:rsidP="008F300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D9D94C4" w14:textId="77777777" w:rsidR="008F300B" w:rsidRDefault="008F300B" w:rsidP="008F300B">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6160FE8A" w14:textId="77777777" w:rsidR="008F300B" w:rsidRPr="000E459B" w:rsidRDefault="008F300B" w:rsidP="008F300B">
      <w:pPr>
        <w:pStyle w:val="Akapitzlist"/>
        <w:spacing w:before="120" w:line="276" w:lineRule="auto"/>
        <w:jc w:val="center"/>
        <w:outlineLvl w:val="0"/>
        <w:rPr>
          <w:rFonts w:cstheme="minorHAnsi"/>
          <w:b/>
          <w:i/>
          <w:szCs w:val="18"/>
        </w:rPr>
      </w:pPr>
      <w:r w:rsidRPr="000E459B">
        <w:rPr>
          <w:rFonts w:cstheme="minorHAnsi"/>
          <w:b/>
          <w:i/>
          <w:szCs w:val="18"/>
        </w:rPr>
        <w:t>„</w:t>
      </w:r>
      <w:r w:rsidRPr="00BF5A4E">
        <w:rPr>
          <w:rFonts w:cstheme="minorHAnsi"/>
          <w:b/>
          <w:i/>
          <w:szCs w:val="18"/>
        </w:rPr>
        <w:t>Przyłączenie farmy fotowoltaicznej Sieniec 2 położonej w miejscowościach: Sieniec (dz. nr 1363) i Starzenice (dz. nr 145/2), gm. Wieluń</w:t>
      </w:r>
      <w:r w:rsidRPr="000E459B">
        <w:rPr>
          <w:rFonts w:cstheme="minorHAnsi"/>
          <w:b/>
          <w:i/>
          <w:szCs w:val="18"/>
        </w:rPr>
        <w:t>”</w:t>
      </w:r>
    </w:p>
    <w:p w14:paraId="6111DE14" w14:textId="77777777" w:rsidR="008F300B" w:rsidRPr="00FF3308" w:rsidRDefault="008F300B" w:rsidP="008F300B">
      <w:pPr>
        <w:pStyle w:val="Akapitzlist"/>
        <w:numPr>
          <w:ilvl w:val="1"/>
          <w:numId w:val="6"/>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05819F54" w14:textId="77777777" w:rsidR="008F300B" w:rsidRPr="005A7035" w:rsidRDefault="008F300B" w:rsidP="008F300B">
      <w:pPr>
        <w:pStyle w:val="Akapitzlist"/>
        <w:numPr>
          <w:ilvl w:val="1"/>
          <w:numId w:val="6"/>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58CA08DE" w14:textId="77777777" w:rsidR="008F300B" w:rsidRPr="005A7035" w:rsidRDefault="008F300B" w:rsidP="008F300B">
      <w:pPr>
        <w:pStyle w:val="Akapitzlist"/>
        <w:numPr>
          <w:ilvl w:val="1"/>
          <w:numId w:val="6"/>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59C3250F" w14:textId="77777777" w:rsidR="008F300B" w:rsidRDefault="008F300B" w:rsidP="008F300B">
      <w:pPr>
        <w:pStyle w:val="Akapitzlist"/>
        <w:numPr>
          <w:ilvl w:val="1"/>
          <w:numId w:val="6"/>
        </w:numPr>
        <w:spacing w:after="0" w:line="276" w:lineRule="auto"/>
        <w:ind w:hanging="436"/>
        <w:jc w:val="both"/>
        <w:rPr>
          <w:rFonts w:cstheme="minorHAnsi"/>
          <w:sz w:val="20"/>
        </w:rPr>
      </w:pPr>
      <w:r w:rsidRPr="005A7035">
        <w:rPr>
          <w:rFonts w:cstheme="minorHAnsi"/>
          <w:sz w:val="20"/>
        </w:rPr>
        <w:t>Do obowiązków Wykonawcy należy:</w:t>
      </w:r>
    </w:p>
    <w:p w14:paraId="2E718652" w14:textId="77777777" w:rsidR="008F300B" w:rsidRDefault="008F300B" w:rsidP="008F300B">
      <w:pPr>
        <w:pStyle w:val="Akapitzlist"/>
        <w:numPr>
          <w:ilvl w:val="2"/>
          <w:numId w:val="6"/>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543AB168" w14:textId="77777777" w:rsidR="008F300B" w:rsidRPr="005A7035" w:rsidRDefault="008F300B" w:rsidP="008F300B">
      <w:pPr>
        <w:pStyle w:val="Akapitzlist"/>
        <w:numPr>
          <w:ilvl w:val="2"/>
          <w:numId w:val="6"/>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6AB4D6C5" w14:textId="77777777" w:rsidR="008F300B" w:rsidRPr="005A7035" w:rsidRDefault="008F300B" w:rsidP="008F300B">
      <w:pPr>
        <w:pStyle w:val="Akapitzlist"/>
        <w:numPr>
          <w:ilvl w:val="2"/>
          <w:numId w:val="6"/>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36A0244D" w14:textId="77777777" w:rsidR="008F300B" w:rsidRPr="00181D92" w:rsidRDefault="008F300B" w:rsidP="008F300B">
      <w:pPr>
        <w:pStyle w:val="Akapitzlist"/>
        <w:numPr>
          <w:ilvl w:val="2"/>
          <w:numId w:val="6"/>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389D648E" w14:textId="77777777" w:rsidR="008F300B" w:rsidRPr="005A7035" w:rsidRDefault="008F300B" w:rsidP="008F300B">
      <w:pPr>
        <w:pStyle w:val="Akapitzlist"/>
        <w:numPr>
          <w:ilvl w:val="1"/>
          <w:numId w:val="6"/>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0927797A" w14:textId="77777777" w:rsidR="008F300B" w:rsidRDefault="008F300B" w:rsidP="008F300B">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A6BE149" w14:textId="77777777" w:rsidR="008F300B" w:rsidRDefault="008F300B" w:rsidP="008F300B">
      <w:pPr>
        <w:pStyle w:val="Akapitzlist"/>
        <w:numPr>
          <w:ilvl w:val="1"/>
          <w:numId w:val="6"/>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27AE8E8E" w14:textId="77777777" w:rsidR="008F300B" w:rsidRDefault="008F300B" w:rsidP="008F300B">
      <w:pPr>
        <w:pStyle w:val="Akapitzlist"/>
        <w:numPr>
          <w:ilvl w:val="1"/>
          <w:numId w:val="6"/>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6E9F99AD" w14:textId="77777777" w:rsidR="008F300B" w:rsidRDefault="008F300B" w:rsidP="008F300B">
      <w:pPr>
        <w:pStyle w:val="Akapitzlist"/>
        <w:numPr>
          <w:ilvl w:val="2"/>
          <w:numId w:val="6"/>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7BD7759C" w14:textId="77777777" w:rsidR="008F300B" w:rsidRDefault="008F300B" w:rsidP="008F300B">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13C7D3F1" w14:textId="77777777" w:rsidR="008F300B" w:rsidRDefault="008F300B" w:rsidP="008F300B">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741A782C" w14:textId="77777777" w:rsidR="008F300B" w:rsidRPr="002D2118" w:rsidRDefault="008F300B" w:rsidP="008F300B">
      <w:pPr>
        <w:pStyle w:val="Akapitzlist"/>
        <w:numPr>
          <w:ilvl w:val="1"/>
          <w:numId w:val="6"/>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368135F5" w14:textId="77777777" w:rsidR="008F300B" w:rsidRPr="004906BC" w:rsidRDefault="008F300B" w:rsidP="008F300B">
      <w:pPr>
        <w:pStyle w:val="Akapitzlist"/>
        <w:spacing w:before="120" w:line="276" w:lineRule="auto"/>
        <w:ind w:left="284"/>
        <w:jc w:val="both"/>
        <w:outlineLvl w:val="0"/>
        <w:rPr>
          <w:rFonts w:cstheme="minorHAnsi"/>
          <w:b/>
        </w:rPr>
      </w:pPr>
    </w:p>
    <w:p w14:paraId="15FFC927" w14:textId="77777777" w:rsidR="008F300B" w:rsidRPr="00E0332B" w:rsidRDefault="008F300B" w:rsidP="008F300B">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10D4AC25" w14:textId="77777777" w:rsidR="008F300B" w:rsidRPr="00421260" w:rsidRDefault="008F300B" w:rsidP="008F300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49DCCC26"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3690BD4D"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BAF13C"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43C588D4"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0C1EF46D"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1A93B10C" w14:textId="77777777" w:rsidR="008F300B" w:rsidRPr="00421260" w:rsidRDefault="008F300B" w:rsidP="008F300B">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2EFBDCB9" w14:textId="77777777" w:rsidR="008F300B" w:rsidRDefault="008F300B" w:rsidP="008F300B">
      <w:pPr>
        <w:widowControl w:val="0"/>
        <w:numPr>
          <w:ilvl w:val="0"/>
          <w:numId w:val="7"/>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0F4F6400" w14:textId="77777777" w:rsidR="008F300B" w:rsidRPr="004906BC" w:rsidRDefault="008F300B" w:rsidP="008F300B">
      <w:pPr>
        <w:pStyle w:val="Akapitzlist"/>
        <w:spacing w:before="120" w:line="276" w:lineRule="auto"/>
        <w:ind w:left="284"/>
        <w:jc w:val="both"/>
        <w:outlineLvl w:val="0"/>
        <w:rPr>
          <w:rFonts w:cstheme="minorHAnsi"/>
        </w:rPr>
      </w:pPr>
    </w:p>
    <w:p w14:paraId="73BC0FB7" w14:textId="77777777" w:rsidR="008F300B" w:rsidRPr="004906BC" w:rsidRDefault="008F300B" w:rsidP="008F300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10B3D6C5" w14:textId="77777777" w:rsidR="008F300B" w:rsidRPr="002D2118" w:rsidRDefault="008F300B" w:rsidP="008F300B">
      <w:pPr>
        <w:spacing w:before="120" w:line="276" w:lineRule="auto"/>
        <w:outlineLvl w:val="0"/>
        <w:rPr>
          <w:rFonts w:cstheme="minorHAnsi"/>
          <w:sz w:val="20"/>
        </w:rPr>
      </w:pPr>
      <w:r w:rsidRPr="00546948">
        <w:rPr>
          <w:rFonts w:ascii="Verdana" w:hAnsi="Verdana" w:cstheme="minorHAnsi"/>
          <w:b/>
          <w:i/>
          <w:sz w:val="20"/>
        </w:rPr>
        <w:t>3</w:t>
      </w:r>
      <w:r>
        <w:rPr>
          <w:rFonts w:ascii="Verdana" w:hAnsi="Verdana" w:cstheme="minorHAnsi"/>
          <w:b/>
          <w:i/>
          <w:sz w:val="20"/>
        </w:rPr>
        <w:t>1</w:t>
      </w:r>
      <w:r w:rsidRPr="00546948">
        <w:rPr>
          <w:rFonts w:ascii="Verdana" w:hAnsi="Verdana" w:cstheme="minorHAnsi"/>
          <w:b/>
          <w:i/>
          <w:sz w:val="20"/>
        </w:rPr>
        <w:t>.</w:t>
      </w:r>
      <w:r>
        <w:rPr>
          <w:rFonts w:ascii="Verdana" w:hAnsi="Verdana" w:cstheme="minorHAnsi"/>
          <w:b/>
          <w:i/>
          <w:sz w:val="20"/>
        </w:rPr>
        <w:t>03</w:t>
      </w:r>
      <w:r w:rsidRPr="00546948">
        <w:rPr>
          <w:rFonts w:ascii="Verdana" w:hAnsi="Verdana" w:cstheme="minorHAnsi"/>
          <w:b/>
          <w:i/>
          <w:sz w:val="20"/>
        </w:rPr>
        <w:t>.202</w:t>
      </w:r>
      <w:r>
        <w:rPr>
          <w:rFonts w:ascii="Verdana" w:hAnsi="Verdana" w:cstheme="minorHAnsi"/>
          <w:b/>
          <w:i/>
          <w:sz w:val="20"/>
        </w:rPr>
        <w:t>7</w:t>
      </w:r>
      <w:r w:rsidRPr="002D2118">
        <w:rPr>
          <w:rFonts w:cstheme="minorHAnsi"/>
          <w:sz w:val="20"/>
        </w:rPr>
        <w:t xml:space="preserve"> (prace projektowe)</w:t>
      </w:r>
    </w:p>
    <w:p w14:paraId="5E42FDA2" w14:textId="77777777" w:rsidR="008F300B" w:rsidRPr="002D2118" w:rsidRDefault="008F300B" w:rsidP="008F300B">
      <w:pPr>
        <w:spacing w:before="120" w:line="276" w:lineRule="auto"/>
        <w:outlineLvl w:val="0"/>
        <w:rPr>
          <w:rFonts w:cstheme="minorHAnsi"/>
          <w:sz w:val="20"/>
        </w:rPr>
      </w:pPr>
      <w:r w:rsidRPr="00546948">
        <w:rPr>
          <w:rFonts w:ascii="Verdana" w:hAnsi="Verdana"/>
          <w:b/>
          <w:sz w:val="20"/>
          <w:szCs w:val="20"/>
        </w:rPr>
        <w:t>3</w:t>
      </w:r>
      <w:r>
        <w:rPr>
          <w:rFonts w:ascii="Verdana" w:hAnsi="Verdana"/>
          <w:b/>
          <w:sz w:val="20"/>
          <w:szCs w:val="20"/>
        </w:rPr>
        <w:t>0</w:t>
      </w:r>
      <w:r w:rsidRPr="00546948">
        <w:rPr>
          <w:rFonts w:ascii="Verdana" w:hAnsi="Verdana"/>
          <w:b/>
          <w:sz w:val="20"/>
          <w:szCs w:val="20"/>
        </w:rPr>
        <w:t>.</w:t>
      </w:r>
      <w:r>
        <w:rPr>
          <w:rFonts w:ascii="Verdana" w:hAnsi="Verdana"/>
          <w:b/>
          <w:sz w:val="20"/>
          <w:szCs w:val="20"/>
        </w:rPr>
        <w:t>04</w:t>
      </w:r>
      <w:r w:rsidRPr="00546948">
        <w:rPr>
          <w:rFonts w:ascii="Verdana" w:hAnsi="Verdana"/>
          <w:b/>
          <w:sz w:val="20"/>
          <w:szCs w:val="20"/>
        </w:rPr>
        <w:t>.202</w:t>
      </w:r>
      <w:r>
        <w:rPr>
          <w:rFonts w:ascii="Verdana" w:hAnsi="Verdana"/>
          <w:b/>
          <w:sz w:val="20"/>
          <w:szCs w:val="20"/>
        </w:rPr>
        <w:t>7</w:t>
      </w:r>
      <w:r w:rsidRPr="002D2118">
        <w:rPr>
          <w:rFonts w:cstheme="minorHAnsi"/>
          <w:b/>
          <w:i/>
          <w:sz w:val="20"/>
        </w:rPr>
        <w:t xml:space="preserve"> </w:t>
      </w:r>
      <w:r w:rsidRPr="002D2118">
        <w:rPr>
          <w:rFonts w:cstheme="minorHAnsi"/>
          <w:sz w:val="20"/>
        </w:rPr>
        <w:t>(roboty budowlano-montażowe)</w:t>
      </w:r>
    </w:p>
    <w:p w14:paraId="4B092749" w14:textId="77777777" w:rsidR="008F300B" w:rsidRPr="002D2118" w:rsidRDefault="008F300B" w:rsidP="008F300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393509E4" w14:textId="77777777" w:rsidR="008F300B" w:rsidRPr="004906BC" w:rsidRDefault="008F300B" w:rsidP="008F300B">
      <w:pPr>
        <w:pStyle w:val="Akapitzlist"/>
        <w:spacing w:before="120" w:line="276" w:lineRule="auto"/>
        <w:ind w:left="284"/>
        <w:jc w:val="both"/>
        <w:outlineLvl w:val="0"/>
        <w:rPr>
          <w:rFonts w:cstheme="minorHAnsi"/>
        </w:rPr>
      </w:pPr>
    </w:p>
    <w:p w14:paraId="42C938A9" w14:textId="77777777" w:rsidR="008F300B" w:rsidRDefault="008F300B" w:rsidP="008F300B">
      <w:pPr>
        <w:pStyle w:val="Akapitzlist"/>
        <w:numPr>
          <w:ilvl w:val="0"/>
          <w:numId w:val="6"/>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3C8F7427" w14:textId="77777777" w:rsidR="008F300B" w:rsidRPr="00E0332B" w:rsidRDefault="008F300B" w:rsidP="008F300B">
      <w:pPr>
        <w:pStyle w:val="Akapitzlist"/>
        <w:spacing w:before="120" w:after="0" w:line="276" w:lineRule="auto"/>
        <w:ind w:left="284"/>
        <w:jc w:val="both"/>
        <w:outlineLvl w:val="0"/>
        <w:rPr>
          <w:rFonts w:cstheme="minorHAnsi"/>
          <w:b/>
        </w:rPr>
      </w:pPr>
    </w:p>
    <w:p w14:paraId="6667BDF4" w14:textId="77777777" w:rsidR="008F300B" w:rsidRPr="004906BC" w:rsidRDefault="008F300B" w:rsidP="008F300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34EF25EA" w14:textId="77777777" w:rsidR="008F300B" w:rsidRPr="00E0332B" w:rsidRDefault="008F300B" w:rsidP="008F300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Bełchatów</w:t>
      </w:r>
      <w:r w:rsidRPr="002D2118">
        <w:rPr>
          <w:rFonts w:cstheme="minorHAnsi"/>
          <w:b/>
          <w:i/>
          <w:sz w:val="20"/>
        </w:rPr>
        <w:t>, miejscowość</w:t>
      </w:r>
      <w:r>
        <w:rPr>
          <w:rFonts w:cstheme="minorHAnsi"/>
          <w:b/>
          <w:i/>
          <w:sz w:val="20"/>
        </w:rPr>
        <w:t xml:space="preserve"> Sieniec/Starzenice</w:t>
      </w:r>
      <w:r w:rsidRPr="002D2118">
        <w:rPr>
          <w:rFonts w:cstheme="minorHAnsi"/>
          <w:b/>
          <w:i/>
          <w:sz w:val="20"/>
        </w:rPr>
        <w:t xml:space="preserve">, </w:t>
      </w:r>
      <w:r>
        <w:rPr>
          <w:rFonts w:cstheme="minorHAnsi"/>
          <w:b/>
          <w:i/>
          <w:sz w:val="20"/>
        </w:rPr>
        <w:t>gmina Wieluń</w:t>
      </w:r>
    </w:p>
    <w:p w14:paraId="558E478A" w14:textId="77777777" w:rsidR="008F300B" w:rsidRPr="002D2118" w:rsidRDefault="008F300B" w:rsidP="008F300B">
      <w:pPr>
        <w:pStyle w:val="Akapitzlist"/>
        <w:numPr>
          <w:ilvl w:val="0"/>
          <w:numId w:val="6"/>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4E5B688D" w14:textId="77777777" w:rsidR="008F300B" w:rsidRPr="002D2118" w:rsidRDefault="008F300B" w:rsidP="008F300B">
      <w:pPr>
        <w:pStyle w:val="Akapitzlist"/>
        <w:numPr>
          <w:ilvl w:val="1"/>
          <w:numId w:val="6"/>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23C6C6E3" w14:textId="77777777" w:rsidR="008F300B" w:rsidRPr="002D2118" w:rsidRDefault="008F300B" w:rsidP="008F300B">
      <w:pPr>
        <w:pStyle w:val="Akapitzlist"/>
        <w:numPr>
          <w:ilvl w:val="1"/>
          <w:numId w:val="6"/>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r>
        <w:rPr>
          <w:rFonts w:cstheme="minorHAnsi"/>
          <w:b/>
          <w:sz w:val="20"/>
        </w:rPr>
        <w:t xml:space="preserve"> – nie dotyczy</w:t>
      </w:r>
    </w:p>
    <w:p w14:paraId="1BC8A7E4" w14:textId="77777777" w:rsidR="008F300B" w:rsidRDefault="008F300B" w:rsidP="008F300B">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7BDD9CDB" w14:textId="77777777" w:rsidR="008F300B" w:rsidRPr="00E33FE1" w:rsidRDefault="008F300B" w:rsidP="008F300B">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Dostawa Zamawiającego:</w:t>
      </w:r>
    </w:p>
    <w:p w14:paraId="7FD78540" w14:textId="77777777" w:rsidR="008F300B" w:rsidRDefault="008F300B" w:rsidP="008F300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0A1FE6A8" w14:textId="77777777" w:rsidR="008F300B" w:rsidRDefault="008F300B" w:rsidP="008F300B">
      <w:pPr>
        <w:pStyle w:val="Akapitzlist"/>
        <w:spacing w:before="120" w:after="0" w:line="276" w:lineRule="auto"/>
        <w:ind w:left="284"/>
        <w:jc w:val="both"/>
        <w:outlineLvl w:val="0"/>
        <w:rPr>
          <w:rFonts w:cstheme="minorHAnsi"/>
          <w:b/>
        </w:rPr>
      </w:pPr>
    </w:p>
    <w:p w14:paraId="04E07EFF" w14:textId="77777777" w:rsidR="008F300B" w:rsidRDefault="008F300B" w:rsidP="008F300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lastRenderedPageBreak/>
        <w:t xml:space="preserve">Gwarancja </w:t>
      </w:r>
    </w:p>
    <w:p w14:paraId="3374A673" w14:textId="77777777" w:rsidR="008F300B" w:rsidRDefault="008F300B" w:rsidP="008F300B">
      <w:pPr>
        <w:pStyle w:val="Akapitzlist"/>
        <w:numPr>
          <w:ilvl w:val="1"/>
          <w:numId w:val="6"/>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1D224AE4" w14:textId="77777777" w:rsidR="008F300B" w:rsidRPr="004906BC" w:rsidRDefault="008F300B" w:rsidP="008F300B">
      <w:pPr>
        <w:pStyle w:val="Akapitzlist"/>
        <w:spacing w:before="120" w:line="276" w:lineRule="auto"/>
        <w:ind w:left="426"/>
        <w:jc w:val="both"/>
        <w:outlineLvl w:val="0"/>
        <w:rPr>
          <w:rFonts w:cstheme="minorHAnsi"/>
        </w:rPr>
      </w:pPr>
    </w:p>
    <w:p w14:paraId="479FE0BF" w14:textId="77777777" w:rsidR="008F300B" w:rsidRPr="004906BC" w:rsidRDefault="008F300B" w:rsidP="008F300B">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5B7DEA02" w14:textId="77777777" w:rsidR="008F300B" w:rsidRPr="004B4556" w:rsidRDefault="008F300B" w:rsidP="008F300B">
      <w:pPr>
        <w:pStyle w:val="Akapitzlist"/>
        <w:numPr>
          <w:ilvl w:val="1"/>
          <w:numId w:val="6"/>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08873AC7" w14:textId="77777777" w:rsidR="008F300B" w:rsidRPr="004B4556" w:rsidRDefault="008F300B" w:rsidP="008F300B">
      <w:pPr>
        <w:pStyle w:val="Akapitzlist"/>
        <w:numPr>
          <w:ilvl w:val="1"/>
          <w:numId w:val="6"/>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46E694EC" w14:textId="77777777" w:rsidR="008F300B" w:rsidRPr="00A62B4C" w:rsidRDefault="008F300B" w:rsidP="008F300B">
      <w:pPr>
        <w:jc w:val="both"/>
        <w:rPr>
          <w:rFonts w:ascii="Verdana" w:eastAsia="Verdana" w:hAnsi="Verdana" w:cs="Times New Roman"/>
        </w:rPr>
      </w:pPr>
    </w:p>
    <w:p w14:paraId="16EBF728" w14:textId="77777777" w:rsidR="008F300B" w:rsidRDefault="008F300B" w:rsidP="008F300B"/>
    <w:p w14:paraId="75756FB4" w14:textId="77777777" w:rsidR="008F300B" w:rsidRPr="00DA054A" w:rsidRDefault="008F300B" w:rsidP="008F300B">
      <w:pPr>
        <w:rPr>
          <w:rFonts w:cstheme="minorHAnsi"/>
          <w:b/>
          <w:sz w:val="20"/>
        </w:rPr>
      </w:pPr>
      <w:r w:rsidRPr="00DA054A">
        <w:rPr>
          <w:rFonts w:cstheme="minorHAnsi"/>
          <w:b/>
          <w:sz w:val="20"/>
        </w:rPr>
        <w:t>Załączniki:</w:t>
      </w:r>
      <w:r>
        <w:rPr>
          <w:rFonts w:cstheme="minorHAnsi"/>
          <w:b/>
          <w:sz w:val="20"/>
        </w:rPr>
        <w:t xml:space="preserve"> </w:t>
      </w:r>
    </w:p>
    <w:p w14:paraId="354B32BE" w14:textId="77777777" w:rsidR="008F300B" w:rsidRPr="00DA054A" w:rsidRDefault="008F300B" w:rsidP="008F300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20E681A9" w14:textId="77777777" w:rsidR="008F300B" w:rsidRPr="00DA054A" w:rsidRDefault="008F300B" w:rsidP="008F300B">
      <w:pPr>
        <w:rPr>
          <w:rFonts w:cstheme="minorHAnsi"/>
          <w:sz w:val="20"/>
        </w:rPr>
      </w:pPr>
      <w:r>
        <w:rPr>
          <w:rFonts w:cstheme="minorHAnsi"/>
          <w:sz w:val="20"/>
        </w:rPr>
        <w:t xml:space="preserve">Załącznik nr 1.2 – </w:t>
      </w:r>
      <w:r w:rsidRPr="00DA054A">
        <w:rPr>
          <w:rFonts w:cstheme="minorHAnsi"/>
          <w:sz w:val="20"/>
        </w:rPr>
        <w:t>Wytyczne do kosztorysowania</w:t>
      </w:r>
    </w:p>
    <w:p w14:paraId="4608F3AE" w14:textId="77777777" w:rsidR="008F300B" w:rsidRPr="00DA054A" w:rsidRDefault="008F300B" w:rsidP="008F300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60793865" w14:textId="77777777" w:rsidR="008F300B" w:rsidRPr="00DA054A" w:rsidRDefault="008F300B" w:rsidP="008F300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57560E5" w14:textId="77777777" w:rsidR="008F300B" w:rsidRPr="00DA054A" w:rsidRDefault="008F300B" w:rsidP="008F300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231301BE" w14:textId="77777777" w:rsidR="008F300B" w:rsidRDefault="008F300B" w:rsidP="008F300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2B36939E" w14:textId="77777777" w:rsidR="008F300B" w:rsidRDefault="008F300B" w:rsidP="008F300B">
      <w:pPr>
        <w:rPr>
          <w:rFonts w:cstheme="minorHAnsi"/>
          <w:sz w:val="20"/>
        </w:rPr>
      </w:pPr>
      <w:r w:rsidRPr="00FF3308">
        <w:rPr>
          <w:rFonts w:cstheme="minorHAnsi"/>
          <w:sz w:val="20"/>
        </w:rPr>
        <w:t>Załącznik nr 1.7 – Specyfikacja techniczna</w:t>
      </w:r>
    </w:p>
    <w:p w14:paraId="67C9D3B6" w14:textId="77777777" w:rsidR="008F300B" w:rsidRDefault="008F300B" w:rsidP="008F300B">
      <w:pPr>
        <w:rPr>
          <w:rFonts w:cstheme="minorHAnsi"/>
          <w:sz w:val="20"/>
        </w:rPr>
      </w:pPr>
      <w:r>
        <w:rPr>
          <w:rFonts w:cstheme="minorHAnsi"/>
          <w:sz w:val="20"/>
        </w:rPr>
        <w:t>Załącznik nr 1.8 – Mapa poglądowa</w:t>
      </w:r>
    </w:p>
    <w:p w14:paraId="44CBD99D" w14:textId="77777777" w:rsidR="008F300B" w:rsidRDefault="008F300B" w:rsidP="008F300B">
      <w:pPr>
        <w:rPr>
          <w:rFonts w:cstheme="minorHAnsi"/>
          <w:sz w:val="20"/>
        </w:rPr>
      </w:pPr>
      <w:r>
        <w:rPr>
          <w:rFonts w:cstheme="minorHAnsi"/>
          <w:sz w:val="20"/>
        </w:rPr>
        <w:t>Załącznik nr 1.9 – Warunki przyłączenia</w:t>
      </w:r>
    </w:p>
    <w:p w14:paraId="5B683679" w14:textId="77777777" w:rsidR="008F300B" w:rsidRPr="00DA054A" w:rsidRDefault="008F300B" w:rsidP="008F300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47FEA303" w14:textId="77777777" w:rsidR="008F300B" w:rsidRDefault="008F300B" w:rsidP="008F300B">
      <w:pPr>
        <w:tabs>
          <w:tab w:val="left" w:pos="4357"/>
          <w:tab w:val="left" w:pos="8509"/>
        </w:tabs>
        <w:rPr>
          <w:rFonts w:ascii="Verdana" w:eastAsia="Verdana" w:hAnsi="Verdana" w:cs="Times New Roman"/>
        </w:rPr>
      </w:pPr>
    </w:p>
    <w:p w14:paraId="0EC088E1" w14:textId="77777777" w:rsidR="008F300B" w:rsidRDefault="008F300B" w:rsidP="008F300B">
      <w:pPr>
        <w:tabs>
          <w:tab w:val="left" w:pos="4357"/>
          <w:tab w:val="left" w:pos="8509"/>
        </w:tabs>
        <w:rPr>
          <w:rFonts w:ascii="Verdana" w:eastAsia="Verdana" w:hAnsi="Verdana" w:cs="Times New Roman"/>
        </w:rPr>
      </w:pPr>
    </w:p>
    <w:p w14:paraId="0B4FCA9A" w14:textId="77777777" w:rsidR="008F300B" w:rsidRDefault="008F300B" w:rsidP="008F300B">
      <w:pPr>
        <w:tabs>
          <w:tab w:val="left" w:pos="4357"/>
          <w:tab w:val="left" w:pos="8509"/>
        </w:tabs>
        <w:rPr>
          <w:rFonts w:ascii="Verdana" w:eastAsia="Verdana" w:hAnsi="Verdana" w:cs="Times New Roman"/>
        </w:rPr>
      </w:pPr>
    </w:p>
    <w:p w14:paraId="0F1C2587" w14:textId="77777777" w:rsidR="008F300B" w:rsidRDefault="008F300B" w:rsidP="008F300B">
      <w:pPr>
        <w:tabs>
          <w:tab w:val="left" w:pos="4357"/>
          <w:tab w:val="left" w:pos="8509"/>
        </w:tabs>
        <w:rPr>
          <w:rFonts w:ascii="Verdana" w:eastAsia="Verdana" w:hAnsi="Verdana" w:cs="Times New Roman"/>
        </w:rPr>
      </w:pPr>
    </w:p>
    <w:p w14:paraId="45D86CA2" w14:textId="77777777" w:rsidR="008F300B" w:rsidRDefault="008F300B" w:rsidP="008F300B">
      <w:pPr>
        <w:tabs>
          <w:tab w:val="left" w:pos="4357"/>
          <w:tab w:val="left" w:pos="8509"/>
        </w:tabs>
        <w:rPr>
          <w:rFonts w:ascii="Verdana" w:eastAsia="Verdana" w:hAnsi="Verdana" w:cs="Times New Roman"/>
        </w:rPr>
      </w:pPr>
    </w:p>
    <w:p w14:paraId="1ACC4C5C" w14:textId="77777777" w:rsidR="008F300B" w:rsidRDefault="008F300B" w:rsidP="008F300B">
      <w:pPr>
        <w:tabs>
          <w:tab w:val="left" w:pos="4357"/>
          <w:tab w:val="left" w:pos="8509"/>
        </w:tabs>
        <w:rPr>
          <w:rFonts w:ascii="Verdana" w:eastAsia="Verdana" w:hAnsi="Verdana" w:cs="Times New Roman"/>
        </w:rPr>
      </w:pPr>
    </w:p>
    <w:p w14:paraId="2A9A202B" w14:textId="77777777" w:rsidR="008F300B" w:rsidRDefault="008F300B" w:rsidP="008F300B">
      <w:pPr>
        <w:tabs>
          <w:tab w:val="left" w:pos="4357"/>
          <w:tab w:val="left" w:pos="8509"/>
        </w:tabs>
        <w:rPr>
          <w:rFonts w:ascii="Verdana" w:eastAsia="Verdana" w:hAnsi="Verdana" w:cs="Times New Roman"/>
        </w:rPr>
      </w:pPr>
    </w:p>
    <w:p w14:paraId="75D0D4AE" w14:textId="77777777" w:rsidR="008F300B" w:rsidRDefault="008F300B" w:rsidP="008F300B">
      <w:pPr>
        <w:tabs>
          <w:tab w:val="left" w:pos="4357"/>
          <w:tab w:val="left" w:pos="8509"/>
        </w:tabs>
        <w:rPr>
          <w:rFonts w:ascii="Verdana" w:eastAsia="Verdana" w:hAnsi="Verdana" w:cs="Times New Roman"/>
        </w:rPr>
      </w:pPr>
    </w:p>
    <w:p w14:paraId="677C06DA" w14:textId="77777777" w:rsidR="008F300B" w:rsidRDefault="008F300B" w:rsidP="008F300B">
      <w:pPr>
        <w:tabs>
          <w:tab w:val="left" w:pos="4357"/>
          <w:tab w:val="left" w:pos="8509"/>
        </w:tabs>
        <w:rPr>
          <w:rFonts w:ascii="Verdana" w:eastAsia="Verdana" w:hAnsi="Verdana" w:cs="Times New Roman"/>
        </w:rPr>
      </w:pPr>
    </w:p>
    <w:p w14:paraId="1C1FCBEA" w14:textId="77777777" w:rsidR="008F300B" w:rsidRDefault="008F300B" w:rsidP="008F300B">
      <w:pPr>
        <w:tabs>
          <w:tab w:val="left" w:pos="4357"/>
          <w:tab w:val="left" w:pos="8509"/>
        </w:tabs>
        <w:rPr>
          <w:rFonts w:ascii="Verdana" w:eastAsia="Verdana" w:hAnsi="Verdana" w:cs="Times New Roman"/>
        </w:rPr>
      </w:pPr>
    </w:p>
    <w:p w14:paraId="0ADE8702" w14:textId="77777777" w:rsidR="008F300B" w:rsidRDefault="008F300B" w:rsidP="008F300B">
      <w:pPr>
        <w:tabs>
          <w:tab w:val="left" w:pos="4357"/>
          <w:tab w:val="left" w:pos="8509"/>
        </w:tabs>
        <w:rPr>
          <w:rFonts w:ascii="Verdana" w:eastAsia="Verdana" w:hAnsi="Verdana" w:cs="Times New Roman"/>
        </w:rPr>
      </w:pPr>
    </w:p>
    <w:p w14:paraId="15EE17A5" w14:textId="77777777" w:rsidR="008F300B" w:rsidRDefault="008F300B" w:rsidP="008F300B">
      <w:pPr>
        <w:tabs>
          <w:tab w:val="left" w:pos="4357"/>
          <w:tab w:val="left" w:pos="8509"/>
        </w:tabs>
        <w:rPr>
          <w:rFonts w:ascii="Verdana" w:eastAsia="Verdana" w:hAnsi="Verdana" w:cs="Times New Roman"/>
        </w:rPr>
      </w:pPr>
    </w:p>
    <w:p w14:paraId="6A0DC618" w14:textId="77777777" w:rsidR="008F300B" w:rsidRDefault="008F300B" w:rsidP="008F300B">
      <w:pPr>
        <w:tabs>
          <w:tab w:val="left" w:pos="4357"/>
          <w:tab w:val="left" w:pos="8509"/>
        </w:tabs>
        <w:rPr>
          <w:rFonts w:ascii="Verdana" w:eastAsia="Verdana" w:hAnsi="Verdana" w:cs="Times New Roman"/>
        </w:rPr>
      </w:pPr>
    </w:p>
    <w:p w14:paraId="2D75668E" w14:textId="77777777" w:rsidR="008F300B" w:rsidRDefault="008F300B" w:rsidP="008F300B">
      <w:pPr>
        <w:tabs>
          <w:tab w:val="left" w:pos="4357"/>
          <w:tab w:val="left" w:pos="8509"/>
        </w:tabs>
        <w:rPr>
          <w:rFonts w:ascii="Verdana" w:eastAsia="Verdana" w:hAnsi="Verdana" w:cs="Times New Roman"/>
        </w:rPr>
      </w:pPr>
    </w:p>
    <w:p w14:paraId="0BEC1547" w14:textId="77777777" w:rsidR="008F300B" w:rsidRDefault="008F300B" w:rsidP="008F300B">
      <w:pPr>
        <w:tabs>
          <w:tab w:val="left" w:pos="4357"/>
          <w:tab w:val="left" w:pos="8509"/>
        </w:tabs>
        <w:rPr>
          <w:rFonts w:ascii="Verdana" w:eastAsia="Verdana" w:hAnsi="Verdana" w:cs="Times New Roman"/>
        </w:rPr>
      </w:pPr>
    </w:p>
    <w:p w14:paraId="7AF90767" w14:textId="77777777" w:rsidR="008F300B" w:rsidRDefault="008F300B" w:rsidP="008F300B">
      <w:pPr>
        <w:tabs>
          <w:tab w:val="left" w:pos="4357"/>
          <w:tab w:val="left" w:pos="8509"/>
        </w:tabs>
        <w:rPr>
          <w:rFonts w:ascii="Verdana" w:eastAsia="Verdana" w:hAnsi="Verdana" w:cs="Times New Roman"/>
        </w:rPr>
      </w:pPr>
    </w:p>
    <w:p w14:paraId="20630C86" w14:textId="77777777" w:rsidR="008F300B" w:rsidRDefault="008F300B" w:rsidP="008F300B">
      <w:pPr>
        <w:tabs>
          <w:tab w:val="left" w:pos="4357"/>
          <w:tab w:val="left" w:pos="8509"/>
        </w:tabs>
        <w:rPr>
          <w:rFonts w:ascii="Verdana" w:eastAsia="Verdana" w:hAnsi="Verdana" w:cs="Times New Roman"/>
        </w:rPr>
      </w:pPr>
    </w:p>
    <w:p w14:paraId="5562E32B" w14:textId="77777777" w:rsidR="008F300B" w:rsidRDefault="008F300B" w:rsidP="008F300B">
      <w:pPr>
        <w:tabs>
          <w:tab w:val="left" w:pos="4357"/>
          <w:tab w:val="left" w:pos="8509"/>
        </w:tabs>
        <w:rPr>
          <w:rFonts w:ascii="Verdana" w:eastAsia="Verdana" w:hAnsi="Verdana" w:cs="Times New Roman"/>
        </w:rPr>
      </w:pPr>
    </w:p>
    <w:p w14:paraId="383BB201" w14:textId="77777777" w:rsidR="008F300B" w:rsidRDefault="008F300B" w:rsidP="008F300B">
      <w:pPr>
        <w:tabs>
          <w:tab w:val="left" w:pos="4357"/>
          <w:tab w:val="left" w:pos="8509"/>
        </w:tabs>
        <w:rPr>
          <w:rFonts w:ascii="Verdana" w:eastAsia="Verdana" w:hAnsi="Verdana" w:cs="Times New Roman"/>
        </w:rPr>
      </w:pPr>
    </w:p>
    <w:p w14:paraId="3E9DE69D" w14:textId="77777777" w:rsidR="008F300B" w:rsidRDefault="008F300B" w:rsidP="008F300B">
      <w:pPr>
        <w:tabs>
          <w:tab w:val="left" w:pos="4357"/>
          <w:tab w:val="left" w:pos="8509"/>
        </w:tabs>
        <w:rPr>
          <w:rFonts w:ascii="Verdana" w:eastAsia="Verdana" w:hAnsi="Verdana" w:cs="Times New Roman"/>
        </w:rPr>
      </w:pPr>
    </w:p>
    <w:p w14:paraId="4AA4F9F7" w14:textId="77777777" w:rsidR="008F300B" w:rsidRPr="006619F7" w:rsidRDefault="008F300B" w:rsidP="008F300B">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1645E8" w14:textId="77777777" w:rsidR="008F300B" w:rsidRPr="005873E7" w:rsidRDefault="008F300B" w:rsidP="008F300B">
      <w:pPr>
        <w:jc w:val="right"/>
        <w:rPr>
          <w:rFonts w:cstheme="minorHAnsi"/>
          <w:b/>
          <w:bCs/>
          <w:iCs/>
          <w:sz w:val="20"/>
        </w:rPr>
      </w:pPr>
    </w:p>
    <w:p w14:paraId="0F84B292" w14:textId="77777777" w:rsidR="008F300B" w:rsidRDefault="008F300B" w:rsidP="008F300B">
      <w:pPr>
        <w:jc w:val="center"/>
        <w:rPr>
          <w:rFonts w:cstheme="minorHAnsi"/>
          <w:b/>
          <w:sz w:val="20"/>
          <w:u w:val="single"/>
        </w:rPr>
      </w:pPr>
    </w:p>
    <w:p w14:paraId="70C343FB" w14:textId="77777777" w:rsidR="008F300B" w:rsidRDefault="008F300B" w:rsidP="008F300B">
      <w:pPr>
        <w:jc w:val="center"/>
        <w:rPr>
          <w:rFonts w:cstheme="minorHAnsi"/>
          <w:b/>
          <w:sz w:val="20"/>
          <w:u w:val="single"/>
        </w:rPr>
      </w:pPr>
    </w:p>
    <w:p w14:paraId="0E13F630" w14:textId="77777777" w:rsidR="008F300B" w:rsidRDefault="008F300B" w:rsidP="008F300B">
      <w:pPr>
        <w:jc w:val="center"/>
        <w:rPr>
          <w:rFonts w:cstheme="minorHAnsi"/>
          <w:b/>
          <w:sz w:val="20"/>
          <w:u w:val="single"/>
        </w:rPr>
      </w:pPr>
      <w:r w:rsidRPr="005873E7">
        <w:rPr>
          <w:rFonts w:cstheme="minorHAnsi"/>
          <w:b/>
          <w:sz w:val="20"/>
          <w:u w:val="single"/>
        </w:rPr>
        <w:t>Projekt budowlany – TOM 1</w:t>
      </w:r>
    </w:p>
    <w:p w14:paraId="2ED8489C" w14:textId="77777777" w:rsidR="008F300B" w:rsidRPr="005873E7" w:rsidRDefault="008F300B" w:rsidP="008F300B">
      <w:pPr>
        <w:jc w:val="center"/>
        <w:rPr>
          <w:rFonts w:cstheme="minorHAnsi"/>
          <w:b/>
          <w:sz w:val="20"/>
          <w:u w:val="single"/>
        </w:rPr>
      </w:pPr>
    </w:p>
    <w:p w14:paraId="3A6652DA"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Dane techniczne do projektowania:</w:t>
      </w:r>
    </w:p>
    <w:p w14:paraId="0285484B" w14:textId="77777777" w:rsidR="008F300B" w:rsidRPr="005873E7" w:rsidRDefault="008F300B" w:rsidP="008F300B">
      <w:pPr>
        <w:numPr>
          <w:ilvl w:val="1"/>
          <w:numId w:val="12"/>
        </w:numPr>
        <w:tabs>
          <w:tab w:val="num" w:pos="397"/>
        </w:tabs>
        <w:spacing w:after="0"/>
        <w:ind w:hanging="340"/>
        <w:jc w:val="both"/>
        <w:rPr>
          <w:rFonts w:cstheme="minorHAnsi"/>
          <w:sz w:val="20"/>
        </w:rPr>
      </w:pPr>
      <w:r w:rsidRPr="005873E7">
        <w:rPr>
          <w:rFonts w:cstheme="minorHAnsi"/>
          <w:sz w:val="20"/>
        </w:rPr>
        <w:t>warunki przyłączenia,</w:t>
      </w:r>
    </w:p>
    <w:p w14:paraId="4E332995" w14:textId="77777777" w:rsidR="008F300B" w:rsidRPr="005873E7" w:rsidRDefault="008F300B" w:rsidP="008F300B">
      <w:pPr>
        <w:numPr>
          <w:ilvl w:val="1"/>
          <w:numId w:val="12"/>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1BCF05C9" w14:textId="77777777" w:rsidR="008F300B" w:rsidRPr="005873E7" w:rsidRDefault="008F300B" w:rsidP="008F300B">
      <w:pPr>
        <w:numPr>
          <w:ilvl w:val="1"/>
          <w:numId w:val="12"/>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701DB387"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4E6A597E" wp14:editId="60F81781">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2608BF"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3E7D3522"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Protokół sprawdzenia projektu przez Zamawiającego (pozytywny)</w:t>
      </w:r>
    </w:p>
    <w:p w14:paraId="646C3330" w14:textId="77777777" w:rsidR="008F300B" w:rsidRPr="005873E7" w:rsidRDefault="008F300B" w:rsidP="008F300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25F4B079"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22EB59"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Opinia ZUDP z załącznikiem graficznym (oryginał załącznika graficznego)</w:t>
      </w:r>
    </w:p>
    <w:p w14:paraId="51AB838E"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Opis</w:t>
      </w:r>
    </w:p>
    <w:p w14:paraId="3BE2D0B4"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76D555F"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Schemat jednokreskowy</w:t>
      </w:r>
    </w:p>
    <w:p w14:paraId="0870D809"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6C1C7F6C" w14:textId="77777777" w:rsidR="008F300B" w:rsidRPr="005873E7" w:rsidRDefault="008F300B" w:rsidP="008F300B">
      <w:pPr>
        <w:numPr>
          <w:ilvl w:val="1"/>
          <w:numId w:val="12"/>
        </w:numPr>
        <w:spacing w:after="0"/>
        <w:jc w:val="both"/>
        <w:rPr>
          <w:rFonts w:cstheme="minorHAnsi"/>
          <w:sz w:val="20"/>
        </w:rPr>
      </w:pPr>
      <w:r w:rsidRPr="005873E7">
        <w:rPr>
          <w:rFonts w:cstheme="minorHAnsi"/>
          <w:sz w:val="20"/>
        </w:rPr>
        <w:t>postanowienia, decyzje, uzgodnienia UM, UG, Zarządy Dróg, ...................................</w:t>
      </w:r>
    </w:p>
    <w:p w14:paraId="1C514E3E"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Warunki Ochrony Środowiska na prowadzenie robót w terenach zielonych</w:t>
      </w:r>
    </w:p>
    <w:p w14:paraId="76336BAC" w14:textId="77777777" w:rsidR="008F300B" w:rsidRPr="005873E7" w:rsidRDefault="008F300B" w:rsidP="008F300B">
      <w:pPr>
        <w:numPr>
          <w:ilvl w:val="1"/>
          <w:numId w:val="12"/>
        </w:numPr>
        <w:spacing w:after="0"/>
        <w:jc w:val="both"/>
        <w:rPr>
          <w:rFonts w:cstheme="minorHAnsi"/>
          <w:sz w:val="20"/>
        </w:rPr>
      </w:pPr>
      <w:r w:rsidRPr="005873E7">
        <w:rPr>
          <w:rFonts w:cstheme="minorHAnsi"/>
          <w:sz w:val="20"/>
        </w:rPr>
        <w:t>oświadczenie, że nie występuje kolizja z zielenią</w:t>
      </w:r>
    </w:p>
    <w:p w14:paraId="2DB6ACCE"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54103679" w14:textId="77777777" w:rsidR="008F300B" w:rsidRPr="005873E7" w:rsidRDefault="008F300B" w:rsidP="008F300B">
      <w:pPr>
        <w:numPr>
          <w:ilvl w:val="0"/>
          <w:numId w:val="15"/>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0D069F6B"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521E8F15"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7963EFD8" w14:textId="77777777" w:rsidR="008F300B" w:rsidRPr="005873E7" w:rsidRDefault="008F300B" w:rsidP="008F300B">
      <w:pPr>
        <w:numPr>
          <w:ilvl w:val="1"/>
          <w:numId w:val="12"/>
        </w:numPr>
        <w:spacing w:after="0"/>
        <w:jc w:val="both"/>
        <w:rPr>
          <w:rFonts w:cstheme="minorHAnsi"/>
          <w:sz w:val="20"/>
        </w:rPr>
      </w:pPr>
      <w:r>
        <w:rPr>
          <w:rFonts w:cstheme="minorHAnsi"/>
          <w:sz w:val="20"/>
        </w:rPr>
        <w:t>…………………………………………………</w:t>
      </w:r>
    </w:p>
    <w:p w14:paraId="09F51BCC" w14:textId="77777777" w:rsidR="008F300B" w:rsidRPr="005873E7" w:rsidRDefault="008F300B" w:rsidP="008F300B">
      <w:pPr>
        <w:numPr>
          <w:ilvl w:val="1"/>
          <w:numId w:val="14"/>
        </w:numPr>
        <w:spacing w:after="0"/>
        <w:jc w:val="both"/>
        <w:rPr>
          <w:rFonts w:cstheme="minorHAnsi"/>
          <w:sz w:val="20"/>
        </w:rPr>
      </w:pPr>
      <w:r>
        <w:rPr>
          <w:rFonts w:cstheme="minorHAnsi"/>
          <w:sz w:val="20"/>
        </w:rPr>
        <w:t>………………………………………………..</w:t>
      </w:r>
    </w:p>
    <w:p w14:paraId="1B380AFF" w14:textId="77777777" w:rsidR="008F300B" w:rsidRPr="005873E7" w:rsidRDefault="008F300B" w:rsidP="008F300B">
      <w:pPr>
        <w:numPr>
          <w:ilvl w:val="1"/>
          <w:numId w:val="14"/>
        </w:numPr>
        <w:spacing w:after="0"/>
        <w:jc w:val="both"/>
        <w:rPr>
          <w:rFonts w:cstheme="minorHAnsi"/>
          <w:sz w:val="20"/>
        </w:rPr>
      </w:pPr>
      <w:r>
        <w:rPr>
          <w:rFonts w:cstheme="minorHAnsi"/>
          <w:sz w:val="20"/>
        </w:rPr>
        <w:t>………………………………………………..</w:t>
      </w:r>
    </w:p>
    <w:p w14:paraId="500AA0B8" w14:textId="77777777" w:rsidR="008F300B" w:rsidRPr="005873E7" w:rsidRDefault="008F300B" w:rsidP="008F300B">
      <w:pPr>
        <w:numPr>
          <w:ilvl w:val="0"/>
          <w:numId w:val="15"/>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42C482A4" w14:textId="77777777" w:rsidR="008F300B" w:rsidRPr="005873E7" w:rsidRDefault="008F300B" w:rsidP="008F300B">
      <w:pPr>
        <w:numPr>
          <w:ilvl w:val="1"/>
          <w:numId w:val="13"/>
        </w:numPr>
        <w:spacing w:after="0"/>
        <w:jc w:val="both"/>
        <w:rPr>
          <w:rFonts w:cstheme="minorHAnsi"/>
          <w:sz w:val="20"/>
        </w:rPr>
      </w:pPr>
      <w:r w:rsidRPr="005873E7">
        <w:rPr>
          <w:rFonts w:cstheme="minorHAnsi"/>
          <w:sz w:val="20"/>
        </w:rPr>
        <w:t>oryginał</w:t>
      </w:r>
    </w:p>
    <w:p w14:paraId="07D4B894" w14:textId="77777777" w:rsidR="008F300B" w:rsidRDefault="008F300B" w:rsidP="008F300B">
      <w:pPr>
        <w:numPr>
          <w:ilvl w:val="1"/>
          <w:numId w:val="13"/>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06B9C7EE" w14:textId="77777777" w:rsidR="008F300B" w:rsidRDefault="008F300B" w:rsidP="008F300B">
      <w:pPr>
        <w:numPr>
          <w:ilvl w:val="1"/>
          <w:numId w:val="13"/>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2037B7DA" w14:textId="77777777" w:rsidR="008F300B" w:rsidRPr="005873E7" w:rsidRDefault="008F300B" w:rsidP="008F300B">
      <w:pPr>
        <w:rPr>
          <w:rFonts w:cstheme="minorHAnsi"/>
          <w:sz w:val="20"/>
        </w:rPr>
      </w:pPr>
    </w:p>
    <w:p w14:paraId="1494D720" w14:textId="77777777" w:rsidR="008F300B" w:rsidRPr="005873E7" w:rsidRDefault="008F300B" w:rsidP="008F300B">
      <w:pPr>
        <w:rPr>
          <w:rFonts w:cstheme="minorHAnsi"/>
          <w:sz w:val="20"/>
        </w:rPr>
      </w:pPr>
    </w:p>
    <w:p w14:paraId="2D0DB18E" w14:textId="77777777" w:rsidR="008F300B" w:rsidRPr="005873E7" w:rsidRDefault="008F300B" w:rsidP="008F300B">
      <w:pPr>
        <w:rPr>
          <w:rFonts w:cstheme="minorHAnsi"/>
          <w:sz w:val="20"/>
        </w:rPr>
      </w:pPr>
    </w:p>
    <w:p w14:paraId="016160A4" w14:textId="77777777" w:rsidR="008F300B" w:rsidRPr="005873E7" w:rsidRDefault="008F300B" w:rsidP="008F300B">
      <w:pPr>
        <w:rPr>
          <w:rFonts w:cstheme="minorHAnsi"/>
          <w:sz w:val="20"/>
        </w:rPr>
      </w:pPr>
    </w:p>
    <w:p w14:paraId="0FC53512" w14:textId="77777777" w:rsidR="008F300B" w:rsidRPr="005873E7" w:rsidRDefault="008F300B" w:rsidP="008F300B">
      <w:pPr>
        <w:rPr>
          <w:rFonts w:cstheme="minorHAnsi"/>
          <w:sz w:val="20"/>
        </w:rPr>
      </w:pPr>
    </w:p>
    <w:p w14:paraId="1B919D94" w14:textId="77777777" w:rsidR="008F300B" w:rsidRPr="005873E7" w:rsidRDefault="008F300B" w:rsidP="008F300B">
      <w:pPr>
        <w:rPr>
          <w:rFonts w:cstheme="minorHAnsi"/>
          <w:sz w:val="20"/>
        </w:rPr>
      </w:pPr>
    </w:p>
    <w:p w14:paraId="3C56F1EC" w14:textId="77777777" w:rsidR="008F300B" w:rsidRPr="005873E7" w:rsidRDefault="008F300B" w:rsidP="008F300B">
      <w:pPr>
        <w:rPr>
          <w:rFonts w:cstheme="minorHAnsi"/>
          <w:sz w:val="20"/>
        </w:rPr>
      </w:pPr>
    </w:p>
    <w:p w14:paraId="6E8BC0F0" w14:textId="77777777" w:rsidR="008F300B" w:rsidRPr="005873E7" w:rsidRDefault="008F300B" w:rsidP="008F300B">
      <w:pPr>
        <w:rPr>
          <w:rFonts w:cstheme="minorHAnsi"/>
          <w:sz w:val="20"/>
        </w:rPr>
      </w:pPr>
    </w:p>
    <w:p w14:paraId="0275A363" w14:textId="77777777" w:rsidR="008F300B" w:rsidRDefault="008F300B" w:rsidP="008F300B">
      <w:pPr>
        <w:rPr>
          <w:rFonts w:cstheme="minorHAnsi"/>
          <w:sz w:val="20"/>
        </w:rPr>
      </w:pPr>
    </w:p>
    <w:p w14:paraId="7609CB87" w14:textId="77777777" w:rsidR="008F300B" w:rsidRDefault="008F300B" w:rsidP="008F300B">
      <w:pPr>
        <w:ind w:firstLine="708"/>
        <w:rPr>
          <w:rFonts w:cstheme="minorHAnsi"/>
          <w:sz w:val="20"/>
        </w:rPr>
      </w:pPr>
    </w:p>
    <w:p w14:paraId="70D1ED95" w14:textId="77777777" w:rsidR="008F300B" w:rsidRDefault="008F300B" w:rsidP="008F300B">
      <w:pPr>
        <w:rPr>
          <w:rFonts w:cstheme="minorHAnsi"/>
          <w:b/>
          <w:bCs/>
          <w:iCs/>
          <w:sz w:val="20"/>
        </w:rPr>
      </w:pPr>
    </w:p>
    <w:p w14:paraId="4094617E" w14:textId="77777777" w:rsidR="008F300B" w:rsidRPr="006619F7" w:rsidRDefault="008F300B" w:rsidP="008F300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176CFC10" w14:textId="77777777" w:rsidR="008F300B" w:rsidRDefault="008F300B" w:rsidP="008F300B">
      <w:pPr>
        <w:jc w:val="right"/>
        <w:rPr>
          <w:rFonts w:cstheme="minorHAnsi"/>
          <w:b/>
          <w:sz w:val="20"/>
          <w:u w:val="single"/>
        </w:rPr>
      </w:pPr>
    </w:p>
    <w:p w14:paraId="4B0EAAC2" w14:textId="77777777" w:rsidR="008F300B" w:rsidRDefault="008F300B" w:rsidP="008F300B">
      <w:pPr>
        <w:jc w:val="center"/>
        <w:rPr>
          <w:rFonts w:cstheme="minorHAnsi"/>
          <w:b/>
          <w:sz w:val="20"/>
          <w:u w:val="single"/>
        </w:rPr>
      </w:pPr>
      <w:r w:rsidRPr="005873E7">
        <w:rPr>
          <w:rFonts w:cstheme="minorHAnsi"/>
          <w:b/>
          <w:sz w:val="20"/>
          <w:u w:val="single"/>
        </w:rPr>
        <w:t>Projekt wykonawczy – TOM 2</w:t>
      </w:r>
    </w:p>
    <w:p w14:paraId="0CB9B01E" w14:textId="77777777" w:rsidR="008F300B" w:rsidRDefault="008F300B" w:rsidP="008F300B">
      <w:pPr>
        <w:jc w:val="center"/>
        <w:rPr>
          <w:rFonts w:cstheme="minorHAnsi"/>
          <w:b/>
          <w:sz w:val="20"/>
          <w:u w:val="single"/>
        </w:rPr>
      </w:pPr>
    </w:p>
    <w:p w14:paraId="4AA627FE"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35924D8"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Dane techniczne do projektowania:</w:t>
      </w:r>
    </w:p>
    <w:p w14:paraId="6DE7700C"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warunki przyłączenia,</w:t>
      </w:r>
    </w:p>
    <w:p w14:paraId="62C266AE"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56EA17D2"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6DA0C1BB"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 xml:space="preserve">Zakres robót </w:t>
      </w:r>
    </w:p>
    <w:p w14:paraId="4B351918"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F1098CA"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4AC26CE0"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Potwierdzenie projektanta, że:</w:t>
      </w:r>
    </w:p>
    <w:p w14:paraId="1FD7B202"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30D4A808"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693F0250"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Opinia ZUDP (oryginał załącznika graficznego)</w:t>
      </w:r>
    </w:p>
    <w:p w14:paraId="314894E0"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488418BC"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0EB5C974"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EFE22DB"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68C22D9"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Profile skrzyżowań</w:t>
      </w:r>
    </w:p>
    <w:p w14:paraId="692198E6"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z rzekami</w:t>
      </w:r>
    </w:p>
    <w:p w14:paraId="48F3A6FD"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drogami</w:t>
      </w:r>
    </w:p>
    <w:p w14:paraId="465A2648"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torami kolejowymi</w:t>
      </w:r>
    </w:p>
    <w:p w14:paraId="0B7B60FD"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kanałami co</w:t>
      </w:r>
    </w:p>
    <w:p w14:paraId="174492AB" w14:textId="77777777" w:rsidR="008F300B" w:rsidRPr="005873E7" w:rsidRDefault="008F300B" w:rsidP="008F300B">
      <w:pPr>
        <w:numPr>
          <w:ilvl w:val="1"/>
          <w:numId w:val="8"/>
        </w:numPr>
        <w:tabs>
          <w:tab w:val="num" w:pos="397"/>
        </w:tabs>
        <w:spacing w:after="0" w:line="288" w:lineRule="auto"/>
        <w:ind w:hanging="340"/>
        <w:jc w:val="both"/>
        <w:rPr>
          <w:rFonts w:cstheme="minorHAnsi"/>
          <w:sz w:val="20"/>
        </w:rPr>
      </w:pPr>
      <w:r w:rsidRPr="005873E7">
        <w:rPr>
          <w:rFonts w:cstheme="minorHAnsi"/>
          <w:sz w:val="20"/>
        </w:rPr>
        <w:t xml:space="preserve">inne </w:t>
      </w:r>
    </w:p>
    <w:p w14:paraId="3CBB6BE9"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D278F8D"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71BB001E"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Tabele, arkusze montażowe (typy, długości, ilości itp. ...)</w:t>
      </w:r>
    </w:p>
    <w:p w14:paraId="2E006E51"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6194F729"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2ADAC2A7"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56A4395"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78AF6678"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7BFB0466" w14:textId="77777777" w:rsidR="008F300B" w:rsidRPr="005873E7" w:rsidRDefault="008F300B" w:rsidP="008F300B">
      <w:pPr>
        <w:numPr>
          <w:ilvl w:val="0"/>
          <w:numId w:val="9"/>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7E4B22A" w14:textId="77777777" w:rsidR="008F300B" w:rsidRPr="005873E7" w:rsidRDefault="008F300B" w:rsidP="008F300B">
      <w:pPr>
        <w:numPr>
          <w:ilvl w:val="1"/>
          <w:numId w:val="8"/>
        </w:numPr>
        <w:spacing w:after="0" w:line="288" w:lineRule="auto"/>
        <w:jc w:val="both"/>
        <w:rPr>
          <w:rFonts w:cstheme="minorHAnsi"/>
          <w:sz w:val="20"/>
        </w:rPr>
      </w:pPr>
      <w:r w:rsidRPr="005873E7">
        <w:rPr>
          <w:rFonts w:cstheme="minorHAnsi"/>
          <w:sz w:val="20"/>
        </w:rPr>
        <w:t>oddzielny tom Projektu branży drogowej</w:t>
      </w:r>
    </w:p>
    <w:p w14:paraId="4B93F1DD" w14:textId="77777777" w:rsidR="008F300B" w:rsidRPr="005873E7" w:rsidRDefault="008F300B" w:rsidP="008F300B">
      <w:pPr>
        <w:numPr>
          <w:ilvl w:val="0"/>
          <w:numId w:val="9"/>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05B287C0" w14:textId="77777777" w:rsidR="008F300B" w:rsidRDefault="008F300B" w:rsidP="008F300B">
      <w:pPr>
        <w:ind w:firstLine="284"/>
        <w:rPr>
          <w:rFonts w:cstheme="minorHAnsi"/>
          <w:sz w:val="20"/>
        </w:rPr>
      </w:pPr>
      <w:r>
        <w:rPr>
          <w:rFonts w:cstheme="minorHAnsi"/>
          <w:sz w:val="20"/>
        </w:rPr>
        <w:t xml:space="preserve">- </w:t>
      </w:r>
      <w:r w:rsidRPr="005873E7">
        <w:rPr>
          <w:rFonts w:cstheme="minorHAnsi"/>
          <w:sz w:val="20"/>
        </w:rPr>
        <w:t>kosztorys inwestorski</w:t>
      </w:r>
    </w:p>
    <w:p w14:paraId="2D0E89C6" w14:textId="77777777" w:rsidR="008F300B" w:rsidRDefault="008F300B" w:rsidP="008F300B">
      <w:pPr>
        <w:spacing w:after="200" w:line="276" w:lineRule="auto"/>
        <w:rPr>
          <w:rFonts w:cstheme="minorHAnsi"/>
          <w:b/>
          <w:bCs/>
          <w:iCs/>
          <w:sz w:val="20"/>
        </w:rPr>
      </w:pPr>
      <w:r>
        <w:rPr>
          <w:rFonts w:cstheme="minorHAnsi"/>
          <w:b/>
          <w:bCs/>
          <w:iCs/>
          <w:sz w:val="20"/>
        </w:rPr>
        <w:br w:type="page"/>
      </w:r>
    </w:p>
    <w:p w14:paraId="21C82D2D" w14:textId="77777777" w:rsidR="008F300B" w:rsidRDefault="008F300B" w:rsidP="008F300B">
      <w:pPr>
        <w:rPr>
          <w:rFonts w:cstheme="minorHAnsi"/>
          <w:b/>
          <w:bCs/>
          <w:iCs/>
          <w:sz w:val="20"/>
        </w:rPr>
      </w:pPr>
    </w:p>
    <w:p w14:paraId="1779CC53" w14:textId="77777777" w:rsidR="008F300B" w:rsidRPr="006619F7" w:rsidRDefault="008F300B" w:rsidP="008F300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36A04FBD" w14:textId="77777777" w:rsidR="008F300B" w:rsidRDefault="008F300B" w:rsidP="008F300B">
      <w:pPr>
        <w:rPr>
          <w:rFonts w:cstheme="minorHAnsi"/>
          <w:b/>
          <w:sz w:val="20"/>
          <w:u w:val="single"/>
        </w:rPr>
      </w:pPr>
    </w:p>
    <w:p w14:paraId="3F1FD95B" w14:textId="77777777" w:rsidR="008F300B" w:rsidRDefault="008F300B" w:rsidP="008F300B">
      <w:pPr>
        <w:rPr>
          <w:rFonts w:cstheme="minorHAnsi"/>
          <w:b/>
          <w:sz w:val="20"/>
          <w:u w:val="single"/>
        </w:rPr>
      </w:pPr>
    </w:p>
    <w:p w14:paraId="43E24DC7" w14:textId="77777777" w:rsidR="008F300B" w:rsidRDefault="008F300B" w:rsidP="008F300B">
      <w:pPr>
        <w:jc w:val="center"/>
        <w:rPr>
          <w:rFonts w:cstheme="minorHAnsi"/>
          <w:b/>
          <w:sz w:val="20"/>
          <w:u w:val="single"/>
        </w:rPr>
      </w:pPr>
      <w:r w:rsidRPr="005873E7">
        <w:rPr>
          <w:rFonts w:cstheme="minorHAnsi"/>
          <w:b/>
          <w:sz w:val="20"/>
          <w:u w:val="single"/>
        </w:rPr>
        <w:t>Zgody właścicieli nieruchomości – TOM 3</w:t>
      </w:r>
    </w:p>
    <w:p w14:paraId="5BCE9D57" w14:textId="77777777" w:rsidR="008F300B" w:rsidRPr="005873E7" w:rsidRDefault="008F300B" w:rsidP="008F300B">
      <w:pPr>
        <w:rPr>
          <w:rFonts w:cstheme="minorHAnsi"/>
          <w:b/>
          <w:sz w:val="20"/>
          <w:u w:val="single"/>
        </w:rPr>
      </w:pPr>
    </w:p>
    <w:p w14:paraId="2076E87A"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0CC149F2"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6E3E702D"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C624F14"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2809F4A"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6B6B9872"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19C440F5" w14:textId="77777777" w:rsidR="008F300B" w:rsidRPr="005873E7" w:rsidRDefault="008F300B" w:rsidP="008F300B">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18FCAE14" w14:textId="77777777" w:rsidR="008F300B" w:rsidRDefault="008F300B" w:rsidP="008F300B">
      <w:pPr>
        <w:numPr>
          <w:ilvl w:val="0"/>
          <w:numId w:val="10"/>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0AEFC26" w14:textId="77777777" w:rsidR="008F300B" w:rsidRDefault="008F300B" w:rsidP="008F300B">
      <w:pPr>
        <w:rPr>
          <w:rFonts w:cstheme="minorHAnsi"/>
          <w:sz w:val="20"/>
        </w:rPr>
      </w:pPr>
    </w:p>
    <w:p w14:paraId="440C1133" w14:textId="77777777" w:rsidR="008F300B" w:rsidRPr="00B97BFD" w:rsidRDefault="008F300B" w:rsidP="008F300B">
      <w:pPr>
        <w:rPr>
          <w:rFonts w:cstheme="minorHAnsi"/>
          <w:sz w:val="20"/>
        </w:rPr>
      </w:pPr>
      <w:r w:rsidRPr="00B97BFD">
        <w:rPr>
          <w:rFonts w:cstheme="minorHAnsi"/>
          <w:b/>
          <w:sz w:val="20"/>
        </w:rPr>
        <w:t xml:space="preserve">UWAGA: </w:t>
      </w:r>
    </w:p>
    <w:p w14:paraId="1DFCB1BD" w14:textId="77777777" w:rsidR="008F300B" w:rsidRPr="00B97BFD" w:rsidRDefault="008F300B" w:rsidP="008F300B">
      <w:pPr>
        <w:rPr>
          <w:rFonts w:cstheme="minorHAnsi"/>
          <w:b/>
          <w:sz w:val="20"/>
        </w:rPr>
      </w:pPr>
      <w:r w:rsidRPr="00B97BFD">
        <w:rPr>
          <w:rFonts w:cstheme="minorHAnsi"/>
          <w:b/>
          <w:sz w:val="20"/>
        </w:rPr>
        <w:t xml:space="preserve">Wszelkie decyzje, zgody i uzgodnienia winny być uzyskiwane w imieniu i na rzecz PGE Dystrybucja S.A. </w:t>
      </w:r>
    </w:p>
    <w:p w14:paraId="023B5BD5" w14:textId="77777777" w:rsidR="008F300B" w:rsidRPr="005873E7" w:rsidRDefault="008F300B" w:rsidP="008F300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3A3EA863" w14:textId="77777777" w:rsidR="008F300B" w:rsidRDefault="008F300B" w:rsidP="008F300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10CEA5AD" w14:textId="77777777" w:rsidR="008F300B" w:rsidRPr="005873E7" w:rsidRDefault="008F300B" w:rsidP="008F300B">
      <w:pPr>
        <w:rPr>
          <w:rFonts w:cstheme="minorHAnsi"/>
          <w:sz w:val="20"/>
        </w:rPr>
      </w:pPr>
    </w:p>
    <w:p w14:paraId="62B6A1CE" w14:textId="77777777" w:rsidR="008F300B" w:rsidRPr="005873E7" w:rsidRDefault="008F300B" w:rsidP="008F300B">
      <w:pPr>
        <w:rPr>
          <w:rFonts w:cstheme="minorHAnsi"/>
          <w:sz w:val="20"/>
        </w:rPr>
      </w:pPr>
    </w:p>
    <w:p w14:paraId="136A5260" w14:textId="77777777" w:rsidR="008F300B" w:rsidRPr="005873E7" w:rsidRDefault="008F300B" w:rsidP="008F300B">
      <w:pPr>
        <w:rPr>
          <w:rFonts w:cstheme="minorHAnsi"/>
          <w:sz w:val="20"/>
        </w:rPr>
      </w:pPr>
    </w:p>
    <w:p w14:paraId="70E6EDFC" w14:textId="77777777" w:rsidR="008F300B" w:rsidRPr="005873E7" w:rsidRDefault="008F300B" w:rsidP="008F300B">
      <w:pPr>
        <w:rPr>
          <w:rFonts w:cstheme="minorHAnsi"/>
          <w:sz w:val="20"/>
        </w:rPr>
      </w:pPr>
    </w:p>
    <w:p w14:paraId="6644D6D4" w14:textId="77777777" w:rsidR="008F300B" w:rsidRPr="005873E7" w:rsidRDefault="008F300B" w:rsidP="008F300B">
      <w:pPr>
        <w:rPr>
          <w:rFonts w:cstheme="minorHAnsi"/>
          <w:sz w:val="20"/>
        </w:rPr>
      </w:pPr>
    </w:p>
    <w:p w14:paraId="79F26DA3" w14:textId="77777777" w:rsidR="008F300B" w:rsidRPr="005873E7" w:rsidRDefault="008F300B" w:rsidP="008F300B">
      <w:pPr>
        <w:rPr>
          <w:rFonts w:cstheme="minorHAnsi"/>
          <w:sz w:val="20"/>
        </w:rPr>
      </w:pPr>
    </w:p>
    <w:p w14:paraId="6464F242" w14:textId="77777777" w:rsidR="008F300B" w:rsidRPr="005873E7" w:rsidRDefault="008F300B" w:rsidP="008F300B">
      <w:pPr>
        <w:rPr>
          <w:rFonts w:cstheme="minorHAnsi"/>
          <w:sz w:val="20"/>
        </w:rPr>
      </w:pPr>
    </w:p>
    <w:p w14:paraId="0FAECB7C" w14:textId="77777777" w:rsidR="008F300B" w:rsidRPr="005873E7" w:rsidRDefault="008F300B" w:rsidP="008F300B">
      <w:pPr>
        <w:rPr>
          <w:rFonts w:cstheme="minorHAnsi"/>
          <w:sz w:val="20"/>
        </w:rPr>
      </w:pPr>
    </w:p>
    <w:p w14:paraId="3FC1110A" w14:textId="77777777" w:rsidR="008F300B" w:rsidRPr="005873E7" w:rsidRDefault="008F300B" w:rsidP="008F300B">
      <w:pPr>
        <w:rPr>
          <w:rFonts w:cstheme="minorHAnsi"/>
          <w:sz w:val="20"/>
        </w:rPr>
      </w:pPr>
    </w:p>
    <w:p w14:paraId="6CB780ED" w14:textId="77777777" w:rsidR="008F300B" w:rsidRPr="005873E7" w:rsidRDefault="008F300B" w:rsidP="008F300B">
      <w:pPr>
        <w:rPr>
          <w:rFonts w:cstheme="minorHAnsi"/>
          <w:sz w:val="20"/>
        </w:rPr>
      </w:pPr>
    </w:p>
    <w:p w14:paraId="56D9EB33" w14:textId="77777777" w:rsidR="008F300B" w:rsidRPr="005873E7" w:rsidRDefault="008F300B" w:rsidP="008F300B">
      <w:pPr>
        <w:rPr>
          <w:rFonts w:cstheme="minorHAnsi"/>
          <w:sz w:val="20"/>
        </w:rPr>
      </w:pPr>
    </w:p>
    <w:p w14:paraId="0120DAF9" w14:textId="77777777" w:rsidR="008F300B" w:rsidRPr="005873E7" w:rsidRDefault="008F300B" w:rsidP="008F300B">
      <w:pPr>
        <w:rPr>
          <w:rFonts w:cstheme="minorHAnsi"/>
          <w:sz w:val="20"/>
        </w:rPr>
      </w:pPr>
    </w:p>
    <w:p w14:paraId="647D34F5" w14:textId="77777777" w:rsidR="008F300B" w:rsidRPr="005873E7" w:rsidRDefault="008F300B" w:rsidP="008F300B">
      <w:pPr>
        <w:rPr>
          <w:rFonts w:cstheme="minorHAnsi"/>
          <w:sz w:val="20"/>
        </w:rPr>
      </w:pPr>
    </w:p>
    <w:p w14:paraId="3265852E" w14:textId="77777777" w:rsidR="008F300B" w:rsidRDefault="008F300B" w:rsidP="008F300B">
      <w:pPr>
        <w:rPr>
          <w:rFonts w:cstheme="minorHAnsi"/>
          <w:sz w:val="20"/>
        </w:rPr>
      </w:pPr>
    </w:p>
    <w:p w14:paraId="7BB30369" w14:textId="77777777" w:rsidR="008F300B" w:rsidRDefault="008F300B" w:rsidP="008F300B">
      <w:pPr>
        <w:spacing w:after="200" w:line="276" w:lineRule="auto"/>
        <w:rPr>
          <w:rFonts w:cstheme="minorHAnsi"/>
          <w:sz w:val="20"/>
        </w:rPr>
      </w:pPr>
      <w:r>
        <w:rPr>
          <w:rFonts w:cstheme="minorHAnsi"/>
          <w:sz w:val="20"/>
        </w:rPr>
        <w:br w:type="page"/>
      </w:r>
    </w:p>
    <w:p w14:paraId="1D96BAD9" w14:textId="77777777" w:rsidR="008F300B" w:rsidRDefault="008F300B" w:rsidP="008F300B">
      <w:pPr>
        <w:rPr>
          <w:rFonts w:cstheme="minorHAnsi"/>
          <w:b/>
          <w:bCs/>
          <w:iCs/>
          <w:sz w:val="20"/>
        </w:rPr>
      </w:pPr>
    </w:p>
    <w:p w14:paraId="3A8AD94B" w14:textId="77777777" w:rsidR="008F300B" w:rsidRDefault="008F300B" w:rsidP="008F300B">
      <w:pPr>
        <w:rPr>
          <w:rFonts w:cstheme="minorHAnsi"/>
          <w:b/>
          <w:bCs/>
          <w:iCs/>
          <w:sz w:val="20"/>
        </w:rPr>
      </w:pPr>
    </w:p>
    <w:p w14:paraId="7BBEF081" w14:textId="77777777" w:rsidR="008F300B" w:rsidRDefault="008F300B" w:rsidP="008F300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671D7208" w14:textId="77777777" w:rsidR="008F300B" w:rsidRDefault="008F300B" w:rsidP="008F300B">
      <w:pPr>
        <w:rPr>
          <w:rFonts w:cstheme="minorHAnsi"/>
          <w:b/>
          <w:bCs/>
          <w:iCs/>
          <w:sz w:val="20"/>
        </w:rPr>
      </w:pPr>
    </w:p>
    <w:p w14:paraId="6FAC8FC5" w14:textId="77777777" w:rsidR="008F300B" w:rsidRPr="005873E7" w:rsidRDefault="008F300B" w:rsidP="008F300B">
      <w:pPr>
        <w:rPr>
          <w:rFonts w:cstheme="minorHAnsi"/>
          <w:b/>
          <w:bCs/>
          <w:iCs/>
          <w:sz w:val="20"/>
        </w:rPr>
      </w:pPr>
    </w:p>
    <w:p w14:paraId="4A1463DD" w14:textId="77777777" w:rsidR="008F300B" w:rsidRDefault="008F300B" w:rsidP="008F300B">
      <w:pPr>
        <w:rPr>
          <w:rFonts w:cstheme="minorHAnsi"/>
          <w:b/>
          <w:sz w:val="20"/>
          <w:u w:val="single"/>
        </w:rPr>
      </w:pPr>
    </w:p>
    <w:p w14:paraId="0B47F353" w14:textId="77777777" w:rsidR="008F300B" w:rsidRDefault="008F300B" w:rsidP="008F300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624E690E" w14:textId="77777777" w:rsidR="008F300B" w:rsidRDefault="008F300B" w:rsidP="008F300B">
      <w:pPr>
        <w:jc w:val="center"/>
        <w:rPr>
          <w:rFonts w:cstheme="minorHAnsi"/>
          <w:b/>
          <w:sz w:val="20"/>
          <w:u w:val="single"/>
        </w:rPr>
      </w:pPr>
    </w:p>
    <w:p w14:paraId="752116DF" w14:textId="77777777" w:rsidR="008F300B" w:rsidRPr="005873E7" w:rsidRDefault="008F300B" w:rsidP="008F300B">
      <w:pPr>
        <w:rPr>
          <w:rFonts w:cstheme="minorHAnsi"/>
          <w:b/>
          <w:sz w:val="20"/>
          <w:u w:val="single"/>
        </w:rPr>
      </w:pPr>
    </w:p>
    <w:p w14:paraId="11777295" w14:textId="77777777" w:rsidR="008F300B" w:rsidRPr="005873E7" w:rsidRDefault="008F300B" w:rsidP="008F300B">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2E73847D" w14:textId="77777777" w:rsidR="008F300B" w:rsidRPr="005873E7" w:rsidRDefault="008F300B" w:rsidP="008F300B">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20AE7864" w14:textId="77777777" w:rsidR="008F300B" w:rsidRPr="005873E7" w:rsidRDefault="008F300B" w:rsidP="008F300B">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604D6B05" w14:textId="77777777" w:rsidR="008F300B" w:rsidRPr="005873E7" w:rsidRDefault="008F300B" w:rsidP="008F300B">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50F7EBA" w14:textId="77777777" w:rsidR="008F300B" w:rsidRPr="005873E7" w:rsidRDefault="008F300B" w:rsidP="008F300B">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0E7D6C3B" w14:textId="77777777" w:rsidR="008F300B" w:rsidRPr="005873E7" w:rsidRDefault="008F300B" w:rsidP="008F300B">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7CADD1EC" w14:textId="77777777" w:rsidR="008F300B" w:rsidRPr="005873E7" w:rsidRDefault="008F300B" w:rsidP="008F300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335B374E" w14:textId="77777777" w:rsidR="008F300B" w:rsidRPr="005873E7" w:rsidRDefault="008F300B" w:rsidP="008F300B">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4D658CD1" w14:textId="77777777" w:rsidR="008F300B" w:rsidRPr="005873E7" w:rsidRDefault="008F300B" w:rsidP="008F300B">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4BD813D4" w14:textId="77777777" w:rsidR="008F300B" w:rsidRPr="005873E7" w:rsidRDefault="008F300B" w:rsidP="008F300B">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3B7D870E" w14:textId="77777777" w:rsidR="008F300B" w:rsidRPr="005873E7" w:rsidRDefault="008F300B" w:rsidP="008F300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59B2F229" w14:textId="77777777" w:rsidR="008F300B" w:rsidRDefault="008F300B" w:rsidP="008F300B">
      <w:pPr>
        <w:pStyle w:val="Akapitzlist"/>
        <w:numPr>
          <w:ilvl w:val="0"/>
          <w:numId w:val="11"/>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4100F313" w14:textId="77777777" w:rsidR="008F300B" w:rsidRPr="005873E7" w:rsidRDefault="008F300B" w:rsidP="008F300B"/>
    <w:p w14:paraId="5C79F41F" w14:textId="77777777" w:rsidR="008F300B" w:rsidRPr="005873E7" w:rsidRDefault="008F300B" w:rsidP="008F300B"/>
    <w:p w14:paraId="4D972965" w14:textId="77777777" w:rsidR="008F300B" w:rsidRDefault="008F300B" w:rsidP="008F300B">
      <w:pPr>
        <w:spacing w:after="200" w:line="276" w:lineRule="auto"/>
      </w:pPr>
      <w:r>
        <w:br w:type="page"/>
      </w:r>
    </w:p>
    <w:p w14:paraId="3B1BE341" w14:textId="77777777" w:rsidR="008F300B" w:rsidRPr="005873E7" w:rsidRDefault="008F300B" w:rsidP="008F300B"/>
    <w:p w14:paraId="37EA0D1B" w14:textId="77777777" w:rsidR="008F300B" w:rsidRDefault="008F300B" w:rsidP="008F300B">
      <w:pPr>
        <w:rPr>
          <w:rFonts w:cstheme="minorHAnsi"/>
          <w:b/>
          <w:bCs/>
          <w:iCs/>
          <w:sz w:val="20"/>
        </w:rPr>
      </w:pPr>
    </w:p>
    <w:p w14:paraId="29058C24" w14:textId="77777777" w:rsidR="008F300B" w:rsidRDefault="008F300B" w:rsidP="008F300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4DE17EB" w14:textId="77777777" w:rsidR="008F300B" w:rsidRDefault="008F300B" w:rsidP="008F300B">
      <w:pPr>
        <w:rPr>
          <w:rFonts w:cstheme="minorHAnsi"/>
          <w:b/>
          <w:bCs/>
          <w:iCs/>
          <w:sz w:val="20"/>
        </w:rPr>
      </w:pPr>
    </w:p>
    <w:p w14:paraId="67488037" w14:textId="77777777" w:rsidR="008F300B" w:rsidRPr="003A2CBB" w:rsidRDefault="008F300B" w:rsidP="008F300B">
      <w:pPr>
        <w:rPr>
          <w:rFonts w:cstheme="minorHAnsi"/>
          <w:b/>
          <w:bCs/>
          <w:iCs/>
          <w:sz w:val="20"/>
        </w:rPr>
      </w:pPr>
    </w:p>
    <w:p w14:paraId="636BA2C2" w14:textId="77777777" w:rsidR="008F300B" w:rsidRDefault="008F300B" w:rsidP="008F300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334FD215" w14:textId="77777777" w:rsidR="008F300B" w:rsidRPr="003A2CBB" w:rsidRDefault="008F300B" w:rsidP="008F300B">
      <w:pPr>
        <w:jc w:val="center"/>
        <w:rPr>
          <w:rFonts w:cstheme="minorHAnsi"/>
          <w:b/>
          <w:sz w:val="20"/>
          <w:u w:val="single"/>
        </w:rPr>
      </w:pPr>
    </w:p>
    <w:p w14:paraId="183B2ECC"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317F004F"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703B9304"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3883E2C3"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369F124E"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0F8E0E69"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57CB7DFA" w14:textId="77777777" w:rsidR="008F300B" w:rsidRPr="003A2CBB" w:rsidRDefault="008F300B" w:rsidP="008F300B">
      <w:pPr>
        <w:numPr>
          <w:ilvl w:val="0"/>
          <w:numId w:val="16"/>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4ACC3A0" w14:textId="77777777" w:rsidR="008F300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62D9A8DD" w14:textId="77777777" w:rsidR="008F300B" w:rsidRDefault="008F300B" w:rsidP="008F300B">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53301B06" w14:textId="77777777" w:rsidR="008F300B" w:rsidRPr="00A6238A" w:rsidRDefault="008F300B" w:rsidP="008F300B">
      <w:pPr>
        <w:rPr>
          <w:rFonts w:cstheme="minorHAnsi"/>
          <w:sz w:val="20"/>
        </w:rPr>
      </w:pPr>
    </w:p>
    <w:p w14:paraId="77898EDE" w14:textId="77777777" w:rsidR="008F300B" w:rsidRPr="00A6238A" w:rsidRDefault="008F300B" w:rsidP="008F300B">
      <w:pPr>
        <w:rPr>
          <w:rFonts w:cstheme="minorHAnsi"/>
          <w:sz w:val="20"/>
        </w:rPr>
      </w:pPr>
    </w:p>
    <w:p w14:paraId="733AC4BE" w14:textId="77777777" w:rsidR="008F300B" w:rsidRPr="00A6238A" w:rsidRDefault="008F300B" w:rsidP="008F300B">
      <w:pPr>
        <w:rPr>
          <w:rFonts w:cstheme="minorHAnsi"/>
          <w:sz w:val="20"/>
        </w:rPr>
      </w:pPr>
    </w:p>
    <w:p w14:paraId="309AB505" w14:textId="77777777" w:rsidR="008F300B" w:rsidRPr="00A6238A" w:rsidRDefault="008F300B" w:rsidP="008F300B">
      <w:pPr>
        <w:rPr>
          <w:rFonts w:cstheme="minorHAnsi"/>
          <w:sz w:val="20"/>
        </w:rPr>
      </w:pPr>
    </w:p>
    <w:p w14:paraId="3A1F4E5E" w14:textId="77777777" w:rsidR="008F300B" w:rsidRPr="00A6238A" w:rsidRDefault="008F300B" w:rsidP="008F300B">
      <w:pPr>
        <w:rPr>
          <w:rFonts w:cstheme="minorHAnsi"/>
          <w:sz w:val="20"/>
        </w:rPr>
      </w:pPr>
    </w:p>
    <w:p w14:paraId="5E0E45E9" w14:textId="77777777" w:rsidR="008F300B" w:rsidRPr="00A6238A" w:rsidRDefault="008F300B" w:rsidP="008F300B">
      <w:pPr>
        <w:rPr>
          <w:rFonts w:cstheme="minorHAnsi"/>
          <w:sz w:val="20"/>
        </w:rPr>
      </w:pPr>
    </w:p>
    <w:p w14:paraId="649CECB6" w14:textId="77777777" w:rsidR="008F300B" w:rsidRPr="00A6238A" w:rsidRDefault="008F300B" w:rsidP="008F300B">
      <w:pPr>
        <w:rPr>
          <w:rFonts w:cstheme="minorHAnsi"/>
          <w:sz w:val="20"/>
        </w:rPr>
      </w:pPr>
    </w:p>
    <w:p w14:paraId="7331DFA0" w14:textId="77777777" w:rsidR="008F300B" w:rsidRPr="00A6238A" w:rsidRDefault="008F300B" w:rsidP="008F300B">
      <w:pPr>
        <w:rPr>
          <w:rFonts w:cstheme="minorHAnsi"/>
          <w:sz w:val="20"/>
        </w:rPr>
      </w:pPr>
    </w:p>
    <w:p w14:paraId="5B5CF156" w14:textId="77777777" w:rsidR="008F300B" w:rsidRPr="00A6238A" w:rsidRDefault="008F300B" w:rsidP="008F300B">
      <w:pPr>
        <w:rPr>
          <w:rFonts w:cstheme="minorHAnsi"/>
          <w:sz w:val="20"/>
        </w:rPr>
      </w:pPr>
    </w:p>
    <w:p w14:paraId="17A365F5" w14:textId="77777777" w:rsidR="008F300B" w:rsidRPr="00A6238A" w:rsidRDefault="008F300B" w:rsidP="008F300B">
      <w:pPr>
        <w:rPr>
          <w:rFonts w:cstheme="minorHAnsi"/>
          <w:sz w:val="20"/>
        </w:rPr>
      </w:pPr>
    </w:p>
    <w:p w14:paraId="728B2930" w14:textId="77777777" w:rsidR="008F300B" w:rsidRPr="00A6238A" w:rsidRDefault="008F300B" w:rsidP="008F300B">
      <w:pPr>
        <w:rPr>
          <w:rFonts w:cstheme="minorHAnsi"/>
          <w:sz w:val="20"/>
        </w:rPr>
      </w:pPr>
    </w:p>
    <w:p w14:paraId="5FB817B0" w14:textId="77777777" w:rsidR="008F300B" w:rsidRDefault="008F300B" w:rsidP="008F300B">
      <w:pPr>
        <w:rPr>
          <w:rFonts w:cstheme="minorHAnsi"/>
          <w:sz w:val="20"/>
        </w:rPr>
      </w:pPr>
    </w:p>
    <w:p w14:paraId="3471A184" w14:textId="77777777" w:rsidR="008F300B" w:rsidRDefault="008F300B" w:rsidP="008F300B">
      <w:pPr>
        <w:spacing w:after="200" w:line="276" w:lineRule="auto"/>
        <w:rPr>
          <w:rFonts w:cstheme="minorHAnsi"/>
          <w:sz w:val="20"/>
        </w:rPr>
      </w:pPr>
      <w:r>
        <w:rPr>
          <w:rFonts w:cstheme="minorHAnsi"/>
          <w:sz w:val="20"/>
        </w:rPr>
        <w:br w:type="page"/>
      </w:r>
    </w:p>
    <w:p w14:paraId="064E11FC" w14:textId="77777777" w:rsidR="008F300B" w:rsidRPr="007F1B03" w:rsidRDefault="008F300B" w:rsidP="008F300B">
      <w:pPr>
        <w:rPr>
          <w:rFonts w:cstheme="minorHAnsi"/>
          <w:b/>
          <w:bCs/>
          <w:iCs/>
          <w:sz w:val="20"/>
        </w:rPr>
      </w:pPr>
    </w:p>
    <w:p w14:paraId="7C149988" w14:textId="77777777" w:rsidR="008F300B" w:rsidRPr="007F1B03" w:rsidRDefault="008F300B" w:rsidP="008F300B">
      <w:pPr>
        <w:rPr>
          <w:rFonts w:cstheme="minorHAnsi"/>
          <w:b/>
          <w:bCs/>
          <w:iCs/>
          <w:sz w:val="20"/>
        </w:rPr>
      </w:pPr>
    </w:p>
    <w:p w14:paraId="3D52DDF5" w14:textId="77777777" w:rsidR="008F300B" w:rsidRPr="007F1B03" w:rsidRDefault="008F300B" w:rsidP="008F300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2F19DB0B" w14:textId="77777777" w:rsidR="008F300B" w:rsidRDefault="008F300B" w:rsidP="008F300B">
      <w:pPr>
        <w:rPr>
          <w:rFonts w:cstheme="minorHAnsi"/>
          <w:b/>
          <w:sz w:val="20"/>
          <w:u w:val="single"/>
        </w:rPr>
      </w:pPr>
    </w:p>
    <w:p w14:paraId="0DF50313" w14:textId="77777777" w:rsidR="008F300B" w:rsidRDefault="008F300B" w:rsidP="008F300B">
      <w:pPr>
        <w:jc w:val="center"/>
        <w:rPr>
          <w:rFonts w:cstheme="minorHAnsi"/>
          <w:b/>
          <w:sz w:val="20"/>
          <w:u w:val="single"/>
        </w:rPr>
      </w:pPr>
    </w:p>
    <w:p w14:paraId="0B83ADB9" w14:textId="77777777" w:rsidR="008F300B" w:rsidRDefault="008F300B" w:rsidP="008F300B">
      <w:pPr>
        <w:jc w:val="center"/>
        <w:rPr>
          <w:rFonts w:cstheme="minorHAnsi"/>
          <w:b/>
          <w:sz w:val="20"/>
          <w:u w:val="single"/>
        </w:rPr>
      </w:pPr>
    </w:p>
    <w:p w14:paraId="55AC4010" w14:textId="77777777" w:rsidR="008F300B" w:rsidRPr="00A6238A" w:rsidRDefault="008F300B" w:rsidP="008F300B">
      <w:pPr>
        <w:jc w:val="center"/>
        <w:rPr>
          <w:rFonts w:cstheme="minorHAnsi"/>
          <w:b/>
          <w:sz w:val="20"/>
          <w:u w:val="single"/>
        </w:rPr>
      </w:pPr>
      <w:r w:rsidRPr="00A6238A">
        <w:rPr>
          <w:rFonts w:cstheme="minorHAnsi"/>
          <w:b/>
          <w:sz w:val="20"/>
          <w:u w:val="single"/>
        </w:rPr>
        <w:t>UMOWA</w:t>
      </w:r>
    </w:p>
    <w:p w14:paraId="4C2285F2" w14:textId="77777777" w:rsidR="008F300B" w:rsidRPr="00A6238A" w:rsidRDefault="008F300B" w:rsidP="008F300B">
      <w:pPr>
        <w:rPr>
          <w:rFonts w:cstheme="minorHAnsi"/>
          <w:sz w:val="20"/>
        </w:rPr>
      </w:pPr>
      <w:r w:rsidRPr="00A6238A">
        <w:rPr>
          <w:rFonts w:cstheme="minorHAnsi"/>
          <w:sz w:val="20"/>
        </w:rPr>
        <w:t>zawarta w dniu .................................. pomiędzy:</w:t>
      </w:r>
    </w:p>
    <w:p w14:paraId="63797079" w14:textId="77777777" w:rsidR="008F300B" w:rsidRPr="00501897" w:rsidRDefault="008F300B" w:rsidP="008F300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44DCD0D0" w14:textId="77777777" w:rsidR="008F300B" w:rsidRPr="00A6238A" w:rsidRDefault="008F300B" w:rsidP="008F300B">
      <w:pPr>
        <w:rPr>
          <w:rFonts w:cstheme="minorHAnsi"/>
          <w:sz w:val="20"/>
        </w:rPr>
      </w:pPr>
    </w:p>
    <w:p w14:paraId="664382E4" w14:textId="77777777" w:rsidR="008F300B" w:rsidRPr="00A6238A" w:rsidRDefault="008F300B" w:rsidP="008F300B">
      <w:pPr>
        <w:rPr>
          <w:rFonts w:cstheme="minorHAnsi"/>
          <w:sz w:val="20"/>
          <w:vertAlign w:val="superscript"/>
        </w:rPr>
      </w:pPr>
      <w:r w:rsidRPr="00A6238A">
        <w:rPr>
          <w:rFonts w:cstheme="minorHAnsi"/>
          <w:sz w:val="20"/>
          <w:vertAlign w:val="superscript"/>
        </w:rPr>
        <w:t>(imię i nazwisko przedstawiciela Inwestora)</w:t>
      </w:r>
    </w:p>
    <w:p w14:paraId="47016208" w14:textId="77777777" w:rsidR="008F300B" w:rsidRPr="00A6238A" w:rsidRDefault="008F300B" w:rsidP="008F300B">
      <w:pPr>
        <w:rPr>
          <w:rFonts w:cstheme="minorHAnsi"/>
          <w:sz w:val="20"/>
        </w:rPr>
      </w:pPr>
      <w:r w:rsidRPr="00A6238A">
        <w:rPr>
          <w:rFonts w:cstheme="minorHAnsi"/>
          <w:sz w:val="20"/>
        </w:rPr>
        <w:t>zwanymi w dalszej części umowy Inwestorem, a:</w:t>
      </w:r>
    </w:p>
    <w:p w14:paraId="1B1ABAC1" w14:textId="77777777" w:rsidR="008F300B" w:rsidRPr="00A6238A" w:rsidRDefault="008F300B" w:rsidP="008F300B">
      <w:pPr>
        <w:rPr>
          <w:rFonts w:cstheme="minorHAnsi"/>
          <w:sz w:val="20"/>
        </w:rPr>
      </w:pPr>
    </w:p>
    <w:p w14:paraId="6B7B3C87" w14:textId="77777777" w:rsidR="008F300B" w:rsidRPr="00A6238A" w:rsidRDefault="008F300B" w:rsidP="008F300B">
      <w:pPr>
        <w:rPr>
          <w:rFonts w:cstheme="minorHAnsi"/>
          <w:sz w:val="20"/>
          <w:vertAlign w:val="superscript"/>
        </w:rPr>
      </w:pPr>
      <w:r w:rsidRPr="00A6238A">
        <w:rPr>
          <w:rFonts w:cstheme="minorHAnsi"/>
          <w:sz w:val="20"/>
          <w:vertAlign w:val="superscript"/>
        </w:rPr>
        <w:t>(imię i nazwisko, imiona rodziców, adres zamieszkania)</w:t>
      </w:r>
    </w:p>
    <w:p w14:paraId="71CDECA5" w14:textId="77777777" w:rsidR="008F300B" w:rsidRPr="00A6238A" w:rsidRDefault="008F300B" w:rsidP="008F300B">
      <w:pPr>
        <w:rPr>
          <w:rFonts w:cstheme="minorHAnsi"/>
          <w:sz w:val="20"/>
        </w:rPr>
      </w:pPr>
      <w:r w:rsidRPr="00A6238A">
        <w:rPr>
          <w:rFonts w:cstheme="minorHAnsi"/>
          <w:sz w:val="20"/>
        </w:rPr>
        <w:t>zwanym dalej Właścicielem nieruchomości.</w:t>
      </w:r>
    </w:p>
    <w:p w14:paraId="03FC5B79" w14:textId="77777777" w:rsidR="008F300B" w:rsidRPr="00A6238A" w:rsidRDefault="008F300B" w:rsidP="008F300B">
      <w:pPr>
        <w:numPr>
          <w:ilvl w:val="0"/>
          <w:numId w:val="20"/>
        </w:numPr>
        <w:spacing w:after="0" w:line="288" w:lineRule="auto"/>
        <w:jc w:val="center"/>
        <w:rPr>
          <w:rFonts w:cstheme="minorHAnsi"/>
          <w:b/>
          <w:sz w:val="20"/>
        </w:rPr>
      </w:pPr>
    </w:p>
    <w:p w14:paraId="034DE93B" w14:textId="77777777" w:rsidR="008F300B" w:rsidRPr="00A6238A" w:rsidRDefault="008F300B" w:rsidP="008F300B">
      <w:pPr>
        <w:numPr>
          <w:ilvl w:val="0"/>
          <w:numId w:val="17"/>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5EF93FB8" w14:textId="77777777" w:rsidR="008F300B" w:rsidRPr="00A6238A" w:rsidRDefault="008F300B" w:rsidP="008F300B">
      <w:pPr>
        <w:rPr>
          <w:rFonts w:cstheme="minorHAnsi"/>
          <w:sz w:val="20"/>
        </w:rPr>
      </w:pPr>
    </w:p>
    <w:p w14:paraId="1B0E5409" w14:textId="77777777" w:rsidR="008F300B" w:rsidRPr="00A6238A" w:rsidRDefault="008F300B" w:rsidP="008F300B">
      <w:pPr>
        <w:numPr>
          <w:ilvl w:val="0"/>
          <w:numId w:val="17"/>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0FBA8DC0" w14:textId="77777777" w:rsidR="008F300B" w:rsidRPr="00A6238A" w:rsidRDefault="008F300B" w:rsidP="008F300B">
      <w:pPr>
        <w:numPr>
          <w:ilvl w:val="0"/>
          <w:numId w:val="17"/>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2DCC63C" w14:textId="77777777" w:rsidR="008F300B" w:rsidRPr="00A6238A" w:rsidRDefault="008F300B" w:rsidP="008F300B">
      <w:pPr>
        <w:numPr>
          <w:ilvl w:val="0"/>
          <w:numId w:val="17"/>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6AADAA36" w14:textId="77777777" w:rsidR="008F300B" w:rsidRPr="00A6238A" w:rsidRDefault="008F300B" w:rsidP="008F300B">
      <w:pPr>
        <w:numPr>
          <w:ilvl w:val="0"/>
          <w:numId w:val="20"/>
        </w:numPr>
        <w:spacing w:after="0" w:line="288" w:lineRule="auto"/>
        <w:jc w:val="center"/>
        <w:rPr>
          <w:rFonts w:cstheme="minorHAnsi"/>
          <w:b/>
          <w:sz w:val="20"/>
        </w:rPr>
      </w:pPr>
    </w:p>
    <w:p w14:paraId="2367BF39" w14:textId="77777777" w:rsidR="008F300B" w:rsidRPr="00A6238A" w:rsidRDefault="008F300B" w:rsidP="008F300B">
      <w:pPr>
        <w:numPr>
          <w:ilvl w:val="0"/>
          <w:numId w:val="18"/>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5E1FC3E0" w14:textId="77777777" w:rsidR="008F300B" w:rsidRPr="00A6238A" w:rsidRDefault="008F300B" w:rsidP="008F300B">
      <w:pPr>
        <w:numPr>
          <w:ilvl w:val="0"/>
          <w:numId w:val="18"/>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03AA3DDF" w14:textId="77777777" w:rsidR="008F300B" w:rsidRPr="00A6238A" w:rsidRDefault="008F300B" w:rsidP="008F300B">
      <w:pPr>
        <w:numPr>
          <w:ilvl w:val="0"/>
          <w:numId w:val="18"/>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35145127" w14:textId="77777777" w:rsidR="008F300B" w:rsidRPr="00A6238A" w:rsidRDefault="008F300B" w:rsidP="008F300B">
      <w:pPr>
        <w:numPr>
          <w:ilvl w:val="0"/>
          <w:numId w:val="18"/>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677A2766" w14:textId="77777777" w:rsidR="008F300B" w:rsidRPr="00A6238A" w:rsidRDefault="008F300B" w:rsidP="008F300B">
      <w:pPr>
        <w:numPr>
          <w:ilvl w:val="0"/>
          <w:numId w:val="18"/>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44652EA" w14:textId="77777777" w:rsidR="008F300B" w:rsidRPr="00A6238A" w:rsidRDefault="008F300B" w:rsidP="008F300B">
      <w:pPr>
        <w:numPr>
          <w:ilvl w:val="0"/>
          <w:numId w:val="20"/>
        </w:numPr>
        <w:spacing w:after="0" w:line="288" w:lineRule="auto"/>
        <w:jc w:val="center"/>
        <w:rPr>
          <w:rFonts w:cstheme="minorHAnsi"/>
          <w:b/>
          <w:sz w:val="20"/>
        </w:rPr>
      </w:pPr>
    </w:p>
    <w:p w14:paraId="28E7B333" w14:textId="77777777" w:rsidR="008F300B" w:rsidRPr="00A6238A" w:rsidRDefault="008F300B" w:rsidP="008F300B">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5BD27D59" w14:textId="77777777" w:rsidR="008F300B" w:rsidRPr="00A6238A" w:rsidRDefault="008F300B" w:rsidP="008F300B">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351FA6A9" w14:textId="77777777" w:rsidR="008F300B" w:rsidRPr="00A6238A" w:rsidRDefault="008F300B" w:rsidP="008F300B">
      <w:pPr>
        <w:numPr>
          <w:ilvl w:val="0"/>
          <w:numId w:val="20"/>
        </w:numPr>
        <w:spacing w:after="0" w:line="288" w:lineRule="auto"/>
        <w:jc w:val="center"/>
        <w:rPr>
          <w:rFonts w:cstheme="minorHAnsi"/>
          <w:b/>
          <w:sz w:val="20"/>
        </w:rPr>
      </w:pPr>
    </w:p>
    <w:p w14:paraId="1A496761" w14:textId="77777777" w:rsidR="008F300B" w:rsidRPr="00A6238A" w:rsidRDefault="008F300B" w:rsidP="008F300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0D0FC0BE" w14:textId="77777777" w:rsidR="008F300B" w:rsidRPr="00A6238A" w:rsidRDefault="008F300B" w:rsidP="008F300B">
      <w:pPr>
        <w:numPr>
          <w:ilvl w:val="0"/>
          <w:numId w:val="20"/>
        </w:numPr>
        <w:spacing w:after="0" w:line="288" w:lineRule="auto"/>
        <w:jc w:val="center"/>
        <w:rPr>
          <w:rFonts w:cstheme="minorHAnsi"/>
          <w:b/>
          <w:sz w:val="20"/>
        </w:rPr>
      </w:pPr>
    </w:p>
    <w:p w14:paraId="3061FDF5" w14:textId="77777777" w:rsidR="008F300B" w:rsidRPr="00A6238A" w:rsidRDefault="008F300B" w:rsidP="008F300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3A587E0A" w14:textId="77777777" w:rsidR="008F300B" w:rsidRPr="00A6238A" w:rsidRDefault="008F300B" w:rsidP="008F300B">
      <w:pPr>
        <w:numPr>
          <w:ilvl w:val="0"/>
          <w:numId w:val="20"/>
        </w:numPr>
        <w:spacing w:after="0" w:line="288" w:lineRule="auto"/>
        <w:jc w:val="center"/>
        <w:rPr>
          <w:rFonts w:cstheme="minorHAnsi"/>
          <w:b/>
          <w:sz w:val="20"/>
        </w:rPr>
      </w:pPr>
    </w:p>
    <w:p w14:paraId="6FE81DE5" w14:textId="77777777" w:rsidR="008F300B" w:rsidRPr="00A6238A" w:rsidRDefault="008F300B" w:rsidP="008F300B">
      <w:pPr>
        <w:rPr>
          <w:rFonts w:cstheme="minorHAnsi"/>
          <w:sz w:val="20"/>
        </w:rPr>
      </w:pPr>
      <w:r w:rsidRPr="00A6238A">
        <w:rPr>
          <w:rFonts w:cstheme="minorHAnsi"/>
          <w:sz w:val="20"/>
        </w:rPr>
        <w:t>Umowę sporządzono w dwóch jednobrzmiących egzemplarzach po jednym dla każdej ze stron.</w:t>
      </w:r>
    </w:p>
    <w:p w14:paraId="36CFD958" w14:textId="77777777" w:rsidR="008F300B" w:rsidRPr="00A6238A" w:rsidRDefault="008F300B" w:rsidP="008F300B">
      <w:pPr>
        <w:rPr>
          <w:rFonts w:cstheme="minorHAnsi"/>
          <w:sz w:val="20"/>
        </w:rPr>
      </w:pPr>
      <w:r w:rsidRPr="00A6238A">
        <w:rPr>
          <w:rFonts w:cstheme="minorHAnsi"/>
          <w:sz w:val="20"/>
        </w:rPr>
        <w:t>Załączniki:</w:t>
      </w:r>
    </w:p>
    <w:p w14:paraId="5ED1E83F" w14:textId="77777777" w:rsidR="008F300B" w:rsidRPr="00A6238A" w:rsidRDefault="008F300B" w:rsidP="008F300B">
      <w:pPr>
        <w:rPr>
          <w:rFonts w:cstheme="minorHAnsi"/>
          <w:sz w:val="20"/>
        </w:rPr>
      </w:pPr>
      <w:r w:rsidRPr="00A6238A">
        <w:rPr>
          <w:rFonts w:cstheme="minorHAnsi"/>
          <w:sz w:val="20"/>
        </w:rPr>
        <w:t>Załącznik nr 1 – Pełnomocnictwo przedstawiciela inwestora.</w:t>
      </w:r>
    </w:p>
    <w:p w14:paraId="35C7AC94" w14:textId="77777777" w:rsidR="008F300B" w:rsidRPr="00A6238A" w:rsidRDefault="008F300B" w:rsidP="008F300B">
      <w:pPr>
        <w:rPr>
          <w:rFonts w:cstheme="minorHAnsi"/>
          <w:sz w:val="20"/>
        </w:rPr>
      </w:pPr>
      <w:r w:rsidRPr="00A6238A">
        <w:rPr>
          <w:rFonts w:cstheme="minorHAnsi"/>
          <w:sz w:val="20"/>
        </w:rPr>
        <w:t>Załącznik nr 2 – Załącznik graficzny.</w:t>
      </w:r>
    </w:p>
    <w:p w14:paraId="48346EA0" w14:textId="77777777" w:rsidR="008F300B" w:rsidRPr="00A6238A" w:rsidRDefault="008F300B" w:rsidP="008F300B">
      <w:pPr>
        <w:rPr>
          <w:rFonts w:cstheme="minorHAnsi"/>
          <w:sz w:val="20"/>
        </w:rPr>
      </w:pPr>
      <w:r w:rsidRPr="00A6238A">
        <w:rPr>
          <w:rFonts w:cstheme="minorHAnsi"/>
          <w:sz w:val="20"/>
        </w:rPr>
        <w:t>Załącznik nr 3 -  Klauzula Informacyjna</w:t>
      </w:r>
    </w:p>
    <w:p w14:paraId="1E84C732" w14:textId="77777777" w:rsidR="008F300B" w:rsidRPr="00A6238A" w:rsidRDefault="008F300B" w:rsidP="008F300B">
      <w:pPr>
        <w:rPr>
          <w:rFonts w:cstheme="minorHAnsi"/>
          <w:sz w:val="20"/>
        </w:rPr>
      </w:pPr>
    </w:p>
    <w:p w14:paraId="66DA7F2F" w14:textId="77777777" w:rsidR="008F300B" w:rsidRDefault="008F300B" w:rsidP="008F300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674E2CDA" w14:textId="77777777" w:rsidR="008F300B" w:rsidRPr="0002462E" w:rsidRDefault="008F300B" w:rsidP="008F300B">
      <w:pPr>
        <w:rPr>
          <w:rFonts w:cstheme="minorHAnsi"/>
          <w:sz w:val="20"/>
        </w:rPr>
      </w:pPr>
    </w:p>
    <w:p w14:paraId="3D1B8DEC" w14:textId="77777777" w:rsidR="008F300B" w:rsidRPr="0002462E" w:rsidRDefault="008F300B" w:rsidP="008F300B">
      <w:pPr>
        <w:rPr>
          <w:rFonts w:cstheme="minorHAnsi"/>
          <w:sz w:val="20"/>
        </w:rPr>
      </w:pPr>
    </w:p>
    <w:p w14:paraId="652071B2" w14:textId="77777777" w:rsidR="008F300B" w:rsidRPr="0002462E" w:rsidRDefault="008F300B" w:rsidP="008F300B">
      <w:pPr>
        <w:rPr>
          <w:rFonts w:cstheme="minorHAnsi"/>
          <w:sz w:val="20"/>
        </w:rPr>
      </w:pPr>
    </w:p>
    <w:p w14:paraId="28B6A723" w14:textId="77777777" w:rsidR="008F300B" w:rsidRPr="0002462E" w:rsidRDefault="008F300B" w:rsidP="008F300B">
      <w:pPr>
        <w:rPr>
          <w:rFonts w:cstheme="minorHAnsi"/>
          <w:sz w:val="20"/>
        </w:rPr>
      </w:pPr>
    </w:p>
    <w:p w14:paraId="0236ABA8" w14:textId="77777777" w:rsidR="008F300B" w:rsidRPr="0002462E" w:rsidRDefault="008F300B" w:rsidP="008F300B">
      <w:pPr>
        <w:rPr>
          <w:rFonts w:cstheme="minorHAnsi"/>
          <w:sz w:val="20"/>
        </w:rPr>
      </w:pPr>
    </w:p>
    <w:p w14:paraId="0663F984" w14:textId="77777777" w:rsidR="008F300B" w:rsidRPr="0002462E" w:rsidRDefault="008F300B" w:rsidP="008F300B">
      <w:pPr>
        <w:rPr>
          <w:rFonts w:cstheme="minorHAnsi"/>
          <w:sz w:val="20"/>
        </w:rPr>
      </w:pPr>
    </w:p>
    <w:p w14:paraId="4467FA3F" w14:textId="77777777" w:rsidR="008F300B" w:rsidRPr="0002462E" w:rsidRDefault="008F300B" w:rsidP="008F300B">
      <w:pPr>
        <w:rPr>
          <w:rFonts w:cstheme="minorHAnsi"/>
          <w:sz w:val="20"/>
        </w:rPr>
      </w:pPr>
    </w:p>
    <w:p w14:paraId="63F823AF" w14:textId="77777777" w:rsidR="008F300B" w:rsidRDefault="008F300B" w:rsidP="008F300B">
      <w:pPr>
        <w:rPr>
          <w:rFonts w:cstheme="minorHAnsi"/>
          <w:sz w:val="20"/>
        </w:rPr>
      </w:pPr>
    </w:p>
    <w:p w14:paraId="417DD534" w14:textId="77777777" w:rsidR="008F300B" w:rsidRDefault="008F300B" w:rsidP="008F300B">
      <w:pPr>
        <w:rPr>
          <w:rFonts w:cstheme="minorHAnsi"/>
          <w:sz w:val="20"/>
        </w:rPr>
      </w:pPr>
    </w:p>
    <w:p w14:paraId="1369038F" w14:textId="77777777" w:rsidR="008F300B" w:rsidRPr="0002462E" w:rsidRDefault="008F300B" w:rsidP="008F300B">
      <w:pPr>
        <w:rPr>
          <w:rFonts w:cstheme="minorHAnsi"/>
          <w:sz w:val="20"/>
        </w:rPr>
      </w:pPr>
    </w:p>
    <w:p w14:paraId="3EBA4C5B" w14:textId="77777777" w:rsidR="008F300B" w:rsidRPr="0002462E" w:rsidRDefault="008F300B" w:rsidP="008F300B">
      <w:pPr>
        <w:rPr>
          <w:rFonts w:cstheme="minorHAnsi"/>
          <w:sz w:val="20"/>
        </w:rPr>
      </w:pPr>
    </w:p>
    <w:p w14:paraId="0C101CDF" w14:textId="77777777" w:rsidR="008F300B" w:rsidRDefault="008F300B" w:rsidP="008F300B">
      <w:pPr>
        <w:spacing w:after="200" w:line="276" w:lineRule="auto"/>
        <w:rPr>
          <w:rFonts w:cstheme="minorHAnsi"/>
          <w:sz w:val="20"/>
        </w:rPr>
      </w:pPr>
    </w:p>
    <w:p w14:paraId="61305A5F" w14:textId="77777777" w:rsidR="008F300B" w:rsidRDefault="008F300B" w:rsidP="008F300B">
      <w:pPr>
        <w:spacing w:after="200" w:line="276" w:lineRule="auto"/>
        <w:rPr>
          <w:rFonts w:cstheme="minorHAnsi"/>
          <w:sz w:val="20"/>
        </w:rPr>
      </w:pPr>
    </w:p>
    <w:p w14:paraId="1707D3AB" w14:textId="77777777" w:rsidR="008F300B" w:rsidRDefault="008F300B" w:rsidP="008F300B">
      <w:pPr>
        <w:jc w:val="right"/>
        <w:rPr>
          <w:rFonts w:cstheme="minorHAnsi"/>
          <w:b/>
          <w:bCs/>
          <w:iCs/>
          <w:sz w:val="20"/>
        </w:rPr>
      </w:pPr>
    </w:p>
    <w:p w14:paraId="225002D7" w14:textId="77777777" w:rsidR="008F300B" w:rsidRPr="0002462E" w:rsidRDefault="008F300B" w:rsidP="008F300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7289C306" w14:textId="77777777" w:rsidR="008F300B" w:rsidRDefault="008F300B" w:rsidP="008F300B">
      <w:pPr>
        <w:jc w:val="center"/>
        <w:rPr>
          <w:rFonts w:cstheme="minorHAnsi"/>
          <w:b/>
          <w:sz w:val="20"/>
          <w:u w:val="single"/>
        </w:rPr>
      </w:pPr>
    </w:p>
    <w:p w14:paraId="206A1EF8" w14:textId="77777777" w:rsidR="008F300B" w:rsidRPr="0002462E" w:rsidRDefault="008F300B" w:rsidP="008F300B">
      <w:pPr>
        <w:jc w:val="center"/>
        <w:rPr>
          <w:rFonts w:cstheme="minorHAnsi"/>
          <w:b/>
          <w:sz w:val="20"/>
          <w:u w:val="single"/>
        </w:rPr>
      </w:pPr>
      <w:r w:rsidRPr="0002462E">
        <w:rPr>
          <w:rFonts w:cstheme="minorHAnsi"/>
          <w:b/>
          <w:sz w:val="20"/>
          <w:u w:val="single"/>
        </w:rPr>
        <w:t>POROZUMIENIE</w:t>
      </w:r>
    </w:p>
    <w:p w14:paraId="2232DF12" w14:textId="77777777" w:rsidR="008F300B" w:rsidRDefault="008F300B" w:rsidP="008F300B">
      <w:pPr>
        <w:rPr>
          <w:rFonts w:cstheme="minorHAnsi"/>
          <w:sz w:val="20"/>
        </w:rPr>
      </w:pPr>
    </w:p>
    <w:p w14:paraId="14A47A40" w14:textId="77777777" w:rsidR="008F300B" w:rsidRPr="0002462E" w:rsidRDefault="008F300B" w:rsidP="008F300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04F2B262" w14:textId="77777777" w:rsidR="008F300B" w:rsidRPr="0002462E" w:rsidRDefault="008F300B" w:rsidP="008F300B">
      <w:pPr>
        <w:rPr>
          <w:rFonts w:cstheme="minorHAnsi"/>
          <w:sz w:val="20"/>
          <w:vertAlign w:val="superscript"/>
        </w:rPr>
      </w:pPr>
      <w:r w:rsidRPr="0002462E">
        <w:rPr>
          <w:rFonts w:cstheme="minorHAnsi"/>
          <w:sz w:val="20"/>
          <w:vertAlign w:val="superscript"/>
        </w:rPr>
        <w:t>(imię i nazwisko przedstawiciela Inwestora)</w:t>
      </w:r>
    </w:p>
    <w:p w14:paraId="6DB217DD" w14:textId="77777777" w:rsidR="008F300B" w:rsidRPr="0002462E" w:rsidRDefault="008F300B" w:rsidP="008F300B">
      <w:pPr>
        <w:rPr>
          <w:rFonts w:cstheme="minorHAnsi"/>
          <w:b/>
          <w:i/>
          <w:sz w:val="20"/>
        </w:rPr>
      </w:pPr>
      <w:r w:rsidRPr="0002462E">
        <w:rPr>
          <w:rFonts w:cstheme="minorHAnsi"/>
          <w:sz w:val="20"/>
        </w:rPr>
        <w:t xml:space="preserve">zwanymi w dalszej części Inwestorem a </w:t>
      </w:r>
    </w:p>
    <w:p w14:paraId="644A7750" w14:textId="77777777" w:rsidR="008F300B" w:rsidRPr="0002462E" w:rsidRDefault="008F300B" w:rsidP="008F300B">
      <w:pPr>
        <w:rPr>
          <w:rFonts w:cstheme="minorHAnsi"/>
          <w:sz w:val="20"/>
          <w:vertAlign w:val="superscript"/>
        </w:rPr>
      </w:pPr>
      <w:r w:rsidRPr="0002462E">
        <w:rPr>
          <w:rFonts w:cstheme="minorHAnsi"/>
          <w:sz w:val="20"/>
          <w:vertAlign w:val="superscript"/>
        </w:rPr>
        <w:t>(imię i nazwisko, imiona rodziców, adres zamieszkania)</w:t>
      </w:r>
    </w:p>
    <w:p w14:paraId="17D025FC" w14:textId="77777777" w:rsidR="008F300B" w:rsidRPr="0002462E" w:rsidRDefault="008F300B" w:rsidP="008F300B">
      <w:pPr>
        <w:rPr>
          <w:rFonts w:cstheme="minorHAnsi"/>
          <w:sz w:val="20"/>
        </w:rPr>
      </w:pPr>
      <w:r w:rsidRPr="0002462E">
        <w:rPr>
          <w:rFonts w:cstheme="minorHAnsi"/>
          <w:sz w:val="20"/>
        </w:rPr>
        <w:t>zwanym w dalszej części właścicielem nieruchomości</w:t>
      </w:r>
    </w:p>
    <w:p w14:paraId="274DF9EF" w14:textId="77777777" w:rsidR="008F300B" w:rsidRPr="0002462E" w:rsidRDefault="008F300B" w:rsidP="008F300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757A00F1" w14:textId="77777777" w:rsidR="008F300B" w:rsidRPr="0002462E" w:rsidRDefault="008F300B" w:rsidP="008F300B">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64830374" w14:textId="77777777" w:rsidR="008F300B" w:rsidRPr="0002462E" w:rsidRDefault="008F300B" w:rsidP="008F300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1128542F" w14:textId="77777777" w:rsidR="008F300B" w:rsidRPr="0002462E" w:rsidRDefault="008F300B" w:rsidP="008F300B">
      <w:pPr>
        <w:ind w:left="284"/>
        <w:rPr>
          <w:rFonts w:cstheme="minorHAnsi"/>
          <w:sz w:val="20"/>
        </w:rPr>
      </w:pPr>
      <w:r w:rsidRPr="0002462E">
        <w:rPr>
          <w:rFonts w:cstheme="minorHAnsi"/>
          <w:sz w:val="20"/>
        </w:rPr>
        <w:t>Zakres planowanych prac zobrazowano na mapie stanowiącej załącznik nr 2 do niniejszego porozumienia.</w:t>
      </w:r>
    </w:p>
    <w:p w14:paraId="533236C9" w14:textId="77777777" w:rsidR="008F300B" w:rsidRPr="0002462E" w:rsidRDefault="008F300B" w:rsidP="008F300B">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486CA133" w14:textId="77777777" w:rsidR="008F300B" w:rsidRPr="0002462E" w:rsidRDefault="008F300B" w:rsidP="008F300B">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0A70F5C0" w14:textId="77777777" w:rsidR="008F300B" w:rsidRPr="0002462E" w:rsidRDefault="008F300B" w:rsidP="008F300B">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2A908085" w14:textId="77777777" w:rsidR="008F300B" w:rsidRPr="0002462E" w:rsidRDefault="008F300B" w:rsidP="008F300B">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049F49E2" w14:textId="77777777" w:rsidR="008F300B" w:rsidRPr="0002462E" w:rsidRDefault="008F300B" w:rsidP="008F300B">
      <w:pPr>
        <w:numPr>
          <w:ilvl w:val="3"/>
          <w:numId w:val="21"/>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6DE2153A" w14:textId="77777777" w:rsidR="008F300B" w:rsidRPr="0002462E" w:rsidRDefault="008F300B" w:rsidP="008F300B">
      <w:pPr>
        <w:rPr>
          <w:rFonts w:cstheme="minorHAnsi"/>
          <w:sz w:val="20"/>
        </w:rPr>
      </w:pPr>
      <w:r w:rsidRPr="0002462E">
        <w:rPr>
          <w:rFonts w:cstheme="minorHAnsi"/>
          <w:sz w:val="20"/>
        </w:rPr>
        <w:t>Załączniki:</w:t>
      </w:r>
    </w:p>
    <w:p w14:paraId="15553FC5" w14:textId="77777777" w:rsidR="008F300B" w:rsidRPr="0002462E" w:rsidRDefault="008F300B" w:rsidP="008F300B">
      <w:pPr>
        <w:rPr>
          <w:rFonts w:cstheme="minorHAnsi"/>
          <w:sz w:val="20"/>
        </w:rPr>
      </w:pPr>
      <w:r w:rsidRPr="0002462E">
        <w:rPr>
          <w:rFonts w:cstheme="minorHAnsi"/>
          <w:sz w:val="20"/>
        </w:rPr>
        <w:t>Załącznik nr 1 – Pełnomocnictwo przedstawiciela inwestora.</w:t>
      </w:r>
    </w:p>
    <w:p w14:paraId="027C190D" w14:textId="77777777" w:rsidR="008F300B" w:rsidRPr="0002462E" w:rsidRDefault="008F300B" w:rsidP="008F300B">
      <w:pPr>
        <w:rPr>
          <w:rFonts w:cstheme="minorHAnsi"/>
          <w:sz w:val="20"/>
        </w:rPr>
      </w:pPr>
      <w:r w:rsidRPr="0002462E">
        <w:rPr>
          <w:rFonts w:cstheme="minorHAnsi"/>
          <w:sz w:val="20"/>
        </w:rPr>
        <w:t>Załącznik nr 2 – Załącznik graficzny.</w:t>
      </w:r>
    </w:p>
    <w:p w14:paraId="6DD9A8D7" w14:textId="77777777" w:rsidR="008F300B" w:rsidRPr="0002462E" w:rsidRDefault="008F300B" w:rsidP="008F300B">
      <w:pPr>
        <w:rPr>
          <w:rFonts w:cstheme="minorHAnsi"/>
          <w:sz w:val="20"/>
        </w:rPr>
      </w:pPr>
      <w:r w:rsidRPr="0002462E">
        <w:rPr>
          <w:rFonts w:cstheme="minorHAnsi"/>
          <w:sz w:val="20"/>
        </w:rPr>
        <w:t>Załącznik nr 3 -  Klauzula informacyjna</w:t>
      </w:r>
    </w:p>
    <w:p w14:paraId="522F24E3" w14:textId="77777777" w:rsidR="008F300B" w:rsidRPr="0002462E" w:rsidRDefault="008F300B" w:rsidP="008F300B">
      <w:pPr>
        <w:rPr>
          <w:rFonts w:cstheme="minorHAnsi"/>
          <w:sz w:val="20"/>
        </w:rPr>
      </w:pPr>
    </w:p>
    <w:p w14:paraId="20207238" w14:textId="6528A64E" w:rsidR="008F300B" w:rsidRDefault="008F300B" w:rsidP="008F300B">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r>
        <w:rPr>
          <w:rFonts w:cstheme="minorHAnsi"/>
          <w:sz w:val="20"/>
        </w:rPr>
        <w:br w:type="page"/>
      </w:r>
    </w:p>
    <w:p w14:paraId="17CA8784" w14:textId="77777777" w:rsidR="008F300B" w:rsidRDefault="008F300B" w:rsidP="008F300B">
      <w:pPr>
        <w:rPr>
          <w:rFonts w:cstheme="minorHAnsi"/>
          <w:b/>
          <w:sz w:val="20"/>
        </w:rPr>
      </w:pPr>
    </w:p>
    <w:p w14:paraId="4FBD9D22" w14:textId="77777777" w:rsidR="008F300B" w:rsidRDefault="008F300B" w:rsidP="008F300B">
      <w:pPr>
        <w:rPr>
          <w:rFonts w:cstheme="minorHAnsi"/>
          <w:b/>
          <w:sz w:val="20"/>
        </w:rPr>
      </w:pPr>
    </w:p>
    <w:p w14:paraId="3841F473" w14:textId="77777777" w:rsidR="008F300B" w:rsidRPr="003A2610" w:rsidRDefault="008F300B" w:rsidP="008F300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554BA41C" w14:textId="77777777" w:rsidR="008F300B" w:rsidRDefault="008F300B" w:rsidP="008F300B">
      <w:pPr>
        <w:jc w:val="center"/>
        <w:rPr>
          <w:rFonts w:cstheme="minorHAnsi"/>
          <w:b/>
          <w:sz w:val="20"/>
          <w:u w:val="single"/>
        </w:rPr>
      </w:pPr>
    </w:p>
    <w:p w14:paraId="51E3B930" w14:textId="77777777" w:rsidR="008F300B" w:rsidRDefault="008F300B" w:rsidP="008F300B">
      <w:pPr>
        <w:jc w:val="center"/>
        <w:rPr>
          <w:rFonts w:cstheme="minorHAnsi"/>
          <w:b/>
          <w:sz w:val="20"/>
          <w:u w:val="single"/>
        </w:rPr>
      </w:pPr>
    </w:p>
    <w:p w14:paraId="2844394F" w14:textId="77777777" w:rsidR="008F300B" w:rsidRDefault="008F300B" w:rsidP="008F300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5C57617E" w14:textId="77777777" w:rsidR="008F300B" w:rsidRPr="003A2610" w:rsidRDefault="008F300B" w:rsidP="008F300B">
      <w:pPr>
        <w:jc w:val="center"/>
        <w:rPr>
          <w:rFonts w:cstheme="minorHAnsi"/>
          <w:b/>
          <w:sz w:val="20"/>
          <w:u w:val="single"/>
        </w:rPr>
      </w:pPr>
    </w:p>
    <w:p w14:paraId="1F43F7CA"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0D85D222" w14:textId="77777777" w:rsidR="008F300B" w:rsidRPr="003A2610" w:rsidRDefault="008F300B" w:rsidP="008F300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61DB1C58" w14:textId="77777777" w:rsidR="008F300B" w:rsidRPr="003A2610" w:rsidRDefault="008F300B" w:rsidP="008F300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2DDB4C70" w14:textId="77777777" w:rsidR="008F300B" w:rsidRPr="003A2610" w:rsidRDefault="008F300B" w:rsidP="008F300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11030D0"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752D8A61"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6F229DE0"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E0F9748"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572B7734" w14:textId="77777777" w:rsidR="008F300B" w:rsidRDefault="008F300B" w:rsidP="008F300B">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52638175" w14:textId="1FCE29ED" w:rsidR="008F300B" w:rsidRPr="008F300B" w:rsidRDefault="008F300B" w:rsidP="008F300B">
      <w:pPr>
        <w:pStyle w:val="Akapitzlist"/>
        <w:numPr>
          <w:ilvl w:val="6"/>
          <w:numId w:val="21"/>
        </w:numPr>
        <w:tabs>
          <w:tab w:val="clear" w:pos="5040"/>
          <w:tab w:val="left" w:pos="4357"/>
          <w:tab w:val="left" w:pos="8509"/>
        </w:tabs>
        <w:spacing w:after="0" w:line="288" w:lineRule="auto"/>
        <w:ind w:left="284" w:hanging="284"/>
        <w:jc w:val="both"/>
        <w:rPr>
          <w:rFonts w:ascii="Verdana" w:eastAsia="Verdana" w:hAnsi="Verdana" w:cs="Times New Roman"/>
        </w:rPr>
      </w:pPr>
      <w:r w:rsidRPr="008F300B">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r w:rsidRPr="008F300B">
        <w:rPr>
          <w:rFonts w:ascii="Verdana" w:eastAsia="Verdana" w:hAnsi="Verdana" w:cs="Times New Roman"/>
        </w:rPr>
        <w:tab/>
      </w:r>
    </w:p>
    <w:p w14:paraId="578C1B26" w14:textId="77777777" w:rsidR="007240D7" w:rsidRPr="008F300B" w:rsidRDefault="007240D7" w:rsidP="008F300B"/>
    <w:bookmarkEnd w:id="0"/>
    <w:bookmarkEnd w:id="1"/>
    <w:bookmarkEnd w:id="2"/>
    <w:bookmarkEnd w:id="3"/>
    <w:bookmarkEnd w:id="4"/>
    <w:bookmarkEnd w:id="5"/>
    <w:sectPr w:rsidR="007240D7" w:rsidRPr="008F300B"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998C449" w:rsidR="00347E8D" w:rsidRDefault="00347E8D">
        <w:pPr>
          <w:pStyle w:val="Stopka"/>
          <w:jc w:val="right"/>
        </w:pPr>
        <w:r>
          <w:fldChar w:fldCharType="begin"/>
        </w:r>
        <w:r>
          <w:instrText>PAGE   \* MERGEFORMAT</w:instrText>
        </w:r>
        <w:r>
          <w:fldChar w:fldCharType="separate"/>
        </w:r>
        <w:r w:rsidR="00E7722D">
          <w:rPr>
            <w:noProof/>
          </w:rPr>
          <w:t>2</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28AA9CD0" w14:textId="77777777" w:rsidR="008F300B" w:rsidRPr="00886648" w:rsidRDefault="008F300B" w:rsidP="008F300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4E8F16" w14:textId="77777777" w:rsidR="008F300B" w:rsidRPr="00886648" w:rsidRDefault="008F300B" w:rsidP="008F300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44D40952" w14:textId="77777777" w:rsidR="008F300B" w:rsidRPr="00886648" w:rsidRDefault="008F300B" w:rsidP="008F300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A7B9DA1"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3B6F53">
            <w:rPr>
              <w:rFonts w:asciiTheme="majorHAnsi" w:hAnsiTheme="majorHAnsi"/>
              <w:color w:val="000000" w:themeColor="text1"/>
              <w:sz w:val="14"/>
              <w:szCs w:val="18"/>
            </w:rPr>
            <w:t>1</w:t>
          </w:r>
          <w:r w:rsidR="008F300B">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C66FF">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1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D4354CA"/>
    <w:multiLevelType w:val="hybridMultilevel"/>
    <w:tmpl w:val="299A5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472255819">
    <w:abstractNumId w:val="7"/>
  </w:num>
  <w:num w:numId="2" w16cid:durableId="1337415647">
    <w:abstractNumId w:val="3"/>
  </w:num>
  <w:num w:numId="3" w16cid:durableId="1975210940">
    <w:abstractNumId w:val="5"/>
  </w:num>
  <w:num w:numId="4" w16cid:durableId="898858348">
    <w:abstractNumId w:val="8"/>
  </w:num>
  <w:num w:numId="5" w16cid:durableId="909656315">
    <w:abstractNumId w:val="0"/>
  </w:num>
  <w:num w:numId="6" w16cid:durableId="398409611">
    <w:abstractNumId w:val="6"/>
  </w:num>
  <w:num w:numId="7" w16cid:durableId="626936439">
    <w:abstractNumId w:val="19"/>
  </w:num>
  <w:num w:numId="8" w16cid:durableId="1399398157">
    <w:abstractNumId w:val="1"/>
  </w:num>
  <w:num w:numId="9" w16cid:durableId="1488861391">
    <w:abstractNumId w:val="4"/>
  </w:num>
  <w:num w:numId="10" w16cid:durableId="111437025">
    <w:abstractNumId w:val="16"/>
  </w:num>
  <w:num w:numId="11" w16cid:durableId="820997666">
    <w:abstractNumId w:val="2"/>
  </w:num>
  <w:num w:numId="12" w16cid:durableId="1989942841">
    <w:abstractNumId w:val="10"/>
  </w:num>
  <w:num w:numId="13" w16cid:durableId="1892035537">
    <w:abstractNumId w:val="9"/>
  </w:num>
  <w:num w:numId="14" w16cid:durableId="889653437">
    <w:abstractNumId w:val="15"/>
  </w:num>
  <w:num w:numId="15" w16cid:durableId="42340484">
    <w:abstractNumId w:val="13"/>
  </w:num>
  <w:num w:numId="16" w16cid:durableId="958951712">
    <w:abstractNumId w:val="17"/>
  </w:num>
  <w:num w:numId="17" w16cid:durableId="1491284630">
    <w:abstractNumId w:val="12"/>
  </w:num>
  <w:num w:numId="18" w16cid:durableId="305939820">
    <w:abstractNumId w:val="20"/>
  </w:num>
  <w:num w:numId="19" w16cid:durableId="918489812">
    <w:abstractNumId w:val="18"/>
  </w:num>
  <w:num w:numId="20" w16cid:durableId="59179570">
    <w:abstractNumId w:val="14"/>
  </w:num>
  <w:num w:numId="21" w16cid:durableId="754464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43F1"/>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6EE2"/>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094"/>
    <w:rsid w:val="003A5D11"/>
    <w:rsid w:val="003A7C03"/>
    <w:rsid w:val="003B43F5"/>
    <w:rsid w:val="003B66FE"/>
    <w:rsid w:val="003B6F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3717"/>
    <w:rsid w:val="004906BC"/>
    <w:rsid w:val="004925D9"/>
    <w:rsid w:val="00492AEE"/>
    <w:rsid w:val="00496273"/>
    <w:rsid w:val="004A723C"/>
    <w:rsid w:val="004B29F9"/>
    <w:rsid w:val="004B722D"/>
    <w:rsid w:val="004C2303"/>
    <w:rsid w:val="004D154B"/>
    <w:rsid w:val="004D63D5"/>
    <w:rsid w:val="004E1AB0"/>
    <w:rsid w:val="004E7573"/>
    <w:rsid w:val="004F0C4A"/>
    <w:rsid w:val="004F20AD"/>
    <w:rsid w:val="004F6B10"/>
    <w:rsid w:val="00520308"/>
    <w:rsid w:val="00535E9B"/>
    <w:rsid w:val="00545120"/>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5F48B5"/>
    <w:rsid w:val="006048D6"/>
    <w:rsid w:val="00623B01"/>
    <w:rsid w:val="00625BB0"/>
    <w:rsid w:val="006261BB"/>
    <w:rsid w:val="006422DC"/>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1C9E"/>
    <w:rsid w:val="006F3B57"/>
    <w:rsid w:val="006F5F72"/>
    <w:rsid w:val="00710355"/>
    <w:rsid w:val="00713B03"/>
    <w:rsid w:val="00720ED1"/>
    <w:rsid w:val="007240D7"/>
    <w:rsid w:val="007246D0"/>
    <w:rsid w:val="00726BF1"/>
    <w:rsid w:val="00727EC1"/>
    <w:rsid w:val="0073187A"/>
    <w:rsid w:val="007343BE"/>
    <w:rsid w:val="007343C5"/>
    <w:rsid w:val="00742321"/>
    <w:rsid w:val="00742807"/>
    <w:rsid w:val="00755F52"/>
    <w:rsid w:val="00760251"/>
    <w:rsid w:val="007617E0"/>
    <w:rsid w:val="007635FF"/>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677F"/>
    <w:rsid w:val="008C74CA"/>
    <w:rsid w:val="008C75AB"/>
    <w:rsid w:val="008D6A33"/>
    <w:rsid w:val="008D6FD3"/>
    <w:rsid w:val="008E2EA9"/>
    <w:rsid w:val="008E41A4"/>
    <w:rsid w:val="008E4838"/>
    <w:rsid w:val="008F17DA"/>
    <w:rsid w:val="008F1FB0"/>
    <w:rsid w:val="008F300B"/>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6FF"/>
    <w:rsid w:val="009C6FBE"/>
    <w:rsid w:val="009D1815"/>
    <w:rsid w:val="009D58D0"/>
    <w:rsid w:val="009D5A1B"/>
    <w:rsid w:val="009D7472"/>
    <w:rsid w:val="009E0A88"/>
    <w:rsid w:val="009E2CB5"/>
    <w:rsid w:val="009E3A5D"/>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423C"/>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C3599"/>
    <w:rsid w:val="00BD1D08"/>
    <w:rsid w:val="00BE0AE4"/>
    <w:rsid w:val="00BE38BB"/>
    <w:rsid w:val="00C003C6"/>
    <w:rsid w:val="00C10B09"/>
    <w:rsid w:val="00C116F3"/>
    <w:rsid w:val="00C12714"/>
    <w:rsid w:val="00C1579A"/>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6BA"/>
    <w:rsid w:val="00C77BCF"/>
    <w:rsid w:val="00C8018C"/>
    <w:rsid w:val="00C874E6"/>
    <w:rsid w:val="00CB2D26"/>
    <w:rsid w:val="00CB3A6F"/>
    <w:rsid w:val="00CD2022"/>
    <w:rsid w:val="00CE2F55"/>
    <w:rsid w:val="00D03C12"/>
    <w:rsid w:val="00D10930"/>
    <w:rsid w:val="00D1247E"/>
    <w:rsid w:val="00D21BCE"/>
    <w:rsid w:val="00D22920"/>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417"/>
    <w:rsid w:val="00E706C2"/>
    <w:rsid w:val="00E72CD1"/>
    <w:rsid w:val="00E7722D"/>
    <w:rsid w:val="00E8041E"/>
    <w:rsid w:val="00E92F67"/>
    <w:rsid w:val="00E95B91"/>
    <w:rsid w:val="00EA6557"/>
    <w:rsid w:val="00EA6B97"/>
    <w:rsid w:val="00EB216E"/>
    <w:rsid w:val="00EC07C0"/>
    <w:rsid w:val="00EC22FA"/>
    <w:rsid w:val="00EC30C5"/>
    <w:rsid w:val="00ED2FD4"/>
    <w:rsid w:val="00EE5E2C"/>
    <w:rsid w:val="00EE7C80"/>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1.docx</dmsv2BaseFileName>
    <dmsv2BaseDisplayName xmlns="http://schemas.microsoft.com/sharepoint/v3">Załącznik nr 1 do SWZ - OPZ - część 1</dmsv2BaseDisplayName>
    <dmsv2SWPP2ObjectNumber xmlns="http://schemas.microsoft.com/sharepoint/v3">POST/DYS/OLD/GZ/01498/2026                        </dmsv2SWPP2ObjectNumber>
    <dmsv2SWPP2SumMD5 xmlns="http://schemas.microsoft.com/sharepoint/v3">d0273e5160af593932453dfeeaaa2674</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25027489</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FJ3FSM7XJ42E-1195302456-6549</_dlc_DocId>
    <_dlc_DocIdUrl xmlns="a19cb1c7-c5c7-46d4-85ae-d83685407bba">
      <Url>https://swpp2.dms.gkpge.pl/sites/43/_layouts/15/DocIdRedir.aspx?ID=FJ3FSM7XJ42E-1195302456-6549</Url>
      <Description>FJ3FSM7XJ42E-1195302456-6549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95807E1-B16D-4877-97E0-CD11CEB581DF}"/>
</file>

<file path=customXml/itemProps3.xml><?xml version="1.0" encoding="utf-8"?>
<ds:datastoreItem xmlns:ds="http://schemas.openxmlformats.org/officeDocument/2006/customXml" ds:itemID="{27E16B2F-AAA5-462F-8692-724F0E6EF10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EAE84BE8-7A33-47C9-803C-F91470CA40EE}"/>
</file>

<file path=docProps/app.xml><?xml version="1.0" encoding="utf-8"?>
<Properties xmlns="http://schemas.openxmlformats.org/officeDocument/2006/extended-properties" xmlns:vt="http://schemas.openxmlformats.org/officeDocument/2006/docPropsVTypes">
  <Template>PGE word swz test</Template>
  <TotalTime>5</TotalTime>
  <Pages>13</Pages>
  <Words>3976</Words>
  <Characters>23858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8</cp:revision>
  <cp:lastPrinted>2024-07-15T11:21:00Z</cp:lastPrinted>
  <dcterms:created xsi:type="dcterms:W3CDTF">2026-01-13T07:28:00Z</dcterms:created>
  <dcterms:modified xsi:type="dcterms:W3CDTF">2026-04-21T07:37:00Z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8967d424-a192-43d9-b540-22efcd69ee01</vt:lpwstr>
  </property>
</Properties>
</file>